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757AC7" w:rsidRPr="00B0544D" w14:paraId="1C38ED61" w14:textId="77777777" w:rsidTr="00904071">
        <w:tc>
          <w:tcPr>
            <w:tcW w:w="1311" w:type="dxa"/>
          </w:tcPr>
          <w:p w14:paraId="5B8E2092" w14:textId="77777777" w:rsidR="00F269EC" w:rsidRPr="00844912" w:rsidRDefault="00757AC7" w:rsidP="00F269E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7684655D" w14:textId="77777777" w:rsidR="00757AC7" w:rsidRPr="00844912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5031A94E" w14:textId="77777777" w:rsidR="00757AC7" w:rsidRPr="00844912" w:rsidRDefault="00757AC7" w:rsidP="00757AC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844912" w14:paraId="3A637F52" w14:textId="77777777" w:rsidTr="00844912">
        <w:tc>
          <w:tcPr>
            <w:tcW w:w="1311" w:type="dxa"/>
          </w:tcPr>
          <w:p w14:paraId="4EF7661F" w14:textId="77777777" w:rsidR="00844912" w:rsidRPr="00844912" w:rsidRDefault="00844912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</w:p>
        </w:tc>
        <w:tc>
          <w:tcPr>
            <w:tcW w:w="2086" w:type="dxa"/>
            <w:hideMark/>
          </w:tcPr>
          <w:p w14:paraId="0415A2D5" w14:textId="6744181B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Sistema Emmeti tubo multistrato Gerpex e raccordi</w:t>
            </w:r>
            <w:r w:rsidR="00E64025">
              <w:rPr>
                <w:rFonts w:ascii="Poppins" w:hAnsi="Poppins" w:cs="Poppins"/>
                <w:bCs/>
                <w:sz w:val="20"/>
              </w:rPr>
              <w:t xml:space="preserve"> Gerpex LBP</w:t>
            </w:r>
          </w:p>
        </w:tc>
        <w:tc>
          <w:tcPr>
            <w:tcW w:w="6101" w:type="dxa"/>
          </w:tcPr>
          <w:p w14:paraId="4D148A9D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Sistema per la realizzazione di impianti termici e sanitari mediante l’impiego di tubi multistrato, realizzati in polietilene reticolato ed alluminio spessore minimo 0,3 mm, e relativi raccordi di tenuta in ottone con bussola in acciaio.</w:t>
            </w:r>
          </w:p>
          <w:p w14:paraId="28167C95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Impieghi: impianti di riscaldamento, condizionamento ad acqua refrigerata, idrici e per aria compressa.</w:t>
            </w:r>
          </w:p>
          <w:p w14:paraId="01B627EA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Temperatura massima di esercizio: 95 °C (per impianti operanti con acqua).</w:t>
            </w:r>
          </w:p>
          <w:p w14:paraId="4425EFEF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Pressione massima di esercizio: 10 bar.</w:t>
            </w:r>
          </w:p>
          <w:p w14:paraId="7E7278F1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Conformità: UNI EN 21003; DM 174 (idoneità potabile).</w:t>
            </w:r>
          </w:p>
          <w:p w14:paraId="0896B395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87422B0" w14:textId="542475EA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F4A4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Sistema tubo multistrato Gerpex e raccordi </w:t>
            </w:r>
            <w:r w:rsidR="00E64025">
              <w:rPr>
                <w:rFonts w:ascii="Poppins" w:hAnsi="Poppins" w:cs="Poppins"/>
                <w:b/>
                <w:bCs/>
                <w:sz w:val="20"/>
              </w:rPr>
              <w:t>Gerpex LBP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844912" w14:paraId="1CB08C80" w14:textId="77777777" w:rsidTr="00844912">
        <w:tc>
          <w:tcPr>
            <w:tcW w:w="1311" w:type="dxa"/>
          </w:tcPr>
          <w:p w14:paraId="16184E46" w14:textId="77777777" w:rsidR="00844912" w:rsidRPr="00844912" w:rsidRDefault="00844912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</w:p>
        </w:tc>
        <w:tc>
          <w:tcPr>
            <w:tcW w:w="2086" w:type="dxa"/>
            <w:hideMark/>
          </w:tcPr>
          <w:p w14:paraId="3D7F92F8" w14:textId="7AFCCBFF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Sistema Emmeti tubo multistrato Gerpex isolato e raccordi</w:t>
            </w:r>
            <w:r w:rsidR="00E64025">
              <w:rPr>
                <w:rFonts w:ascii="Poppins" w:hAnsi="Poppins" w:cs="Poppins"/>
                <w:bCs/>
                <w:sz w:val="20"/>
              </w:rPr>
              <w:t xml:space="preserve"> Gerpex LBP</w:t>
            </w:r>
          </w:p>
        </w:tc>
        <w:tc>
          <w:tcPr>
            <w:tcW w:w="6101" w:type="dxa"/>
          </w:tcPr>
          <w:p w14:paraId="62360F21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Sistema per la realizzazione di impianti termici e sanitari mediante l’impiego di tubi multistrato, realizzati in polietilene reticolato ed alluminio spessore minimo 0,3 mm, coibentati, e relativi raccordi di tenuta in ottone con bussola in acciaio.</w:t>
            </w:r>
          </w:p>
          <w:p w14:paraId="4EEF596D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Impieghi: impianti di riscaldamento, condizionamento ad acqua refrigerata, idrici e per aria compressa.</w:t>
            </w:r>
          </w:p>
          <w:p w14:paraId="4F468EC7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Temperatura massima di esercizio: 95 °C (per impianti operanti con acqua).</w:t>
            </w:r>
          </w:p>
          <w:p w14:paraId="60E03C83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Pressione massima di esercizio: 10 bar.</w:t>
            </w:r>
          </w:p>
          <w:p w14:paraId="157E4DBA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Conformità: UNI EN 21003; DM 174 (idoneità potabile).</w:t>
            </w:r>
          </w:p>
          <w:p w14:paraId="29788DC5" w14:textId="7AA06D58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Guaina isolante in polietilene espanso a cellule chiuse, rivestito da una pellicola in LD-PE estruso; conduttività termica (a 40 °C) </w:t>
            </w:r>
            <w:r w:rsidR="00EF4A4C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(UNI EN ISO 8497)</w:t>
            </w:r>
            <w:r w:rsidR="004F2AF2">
              <w:rPr>
                <w:rFonts w:ascii="Poppins" w:hAnsi="Poppins" w:cs="Poppins"/>
                <w:bCs/>
                <w:sz w:val="20"/>
              </w:rPr>
              <w:t>; C</w:t>
            </w:r>
            <w:r w:rsidRPr="00844912">
              <w:rPr>
                <w:rFonts w:ascii="Poppins" w:hAnsi="Poppins" w:cs="Poppins"/>
                <w:bCs/>
                <w:sz w:val="20"/>
              </w:rPr>
              <w:t>lasse di reazione al fuoco: CL-S1,d0 (EN 13501-1).</w:t>
            </w:r>
          </w:p>
          <w:p w14:paraId="10E3970F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626E1C9" w14:textId="5FA5663E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F4A4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Sistema Emmeti tubo multistrato Gerpex isolato e raccordi</w:t>
            </w:r>
            <w:r w:rsidR="00E64025">
              <w:rPr>
                <w:rFonts w:ascii="Poppins" w:hAnsi="Poppins" w:cs="Poppins"/>
                <w:b/>
                <w:bCs/>
                <w:sz w:val="20"/>
              </w:rPr>
              <w:t xml:space="preserve"> Gerpex LBP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</w:tbl>
    <w:p w14:paraId="47817B12" w14:textId="77777777" w:rsidR="00931A8A" w:rsidRDefault="00931A8A" w:rsidP="00844912"/>
    <w:p w14:paraId="25155CB8" w14:textId="77777777" w:rsidR="00EF4A4C" w:rsidRDefault="00EF4A4C" w:rsidP="00844912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1"/>
        <w:gridCol w:w="2126"/>
        <w:gridCol w:w="6232"/>
      </w:tblGrid>
      <w:tr w:rsidR="00844912" w14:paraId="60C3502E" w14:textId="77777777" w:rsidTr="00844912">
        <w:tc>
          <w:tcPr>
            <w:tcW w:w="1271" w:type="dxa"/>
            <w:hideMark/>
          </w:tcPr>
          <w:p w14:paraId="4D5B4891" w14:textId="77777777" w:rsidR="00844912" w:rsidRPr="00844912" w:rsidRDefault="00844912" w:rsidP="0054011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126" w:type="dxa"/>
            <w:hideMark/>
          </w:tcPr>
          <w:p w14:paraId="41FBB326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232" w:type="dxa"/>
            <w:hideMark/>
          </w:tcPr>
          <w:p w14:paraId="701495CA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844912" w14:paraId="10558B44" w14:textId="77777777" w:rsidTr="00844912">
        <w:tc>
          <w:tcPr>
            <w:tcW w:w="1271" w:type="dxa"/>
            <w:hideMark/>
          </w:tcPr>
          <w:p w14:paraId="3FE7E0D5" w14:textId="77777777" w:rsidR="00844912" w:rsidRPr="00844912" w:rsidRDefault="00844912" w:rsidP="0054011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28105000</w:t>
            </w:r>
          </w:p>
        </w:tc>
        <w:tc>
          <w:tcPr>
            <w:tcW w:w="2126" w:type="dxa"/>
            <w:hideMark/>
          </w:tcPr>
          <w:p w14:paraId="3DA92957" w14:textId="483FBE3A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nudo 16x2 L=100 m</w:t>
            </w:r>
          </w:p>
        </w:tc>
        <w:tc>
          <w:tcPr>
            <w:tcW w:w="6232" w:type="dxa"/>
          </w:tcPr>
          <w:p w14:paraId="1DA3BFE8" w14:textId="5EF103BA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16x2 (diametro esterno 16 mm; spessore 2 mm) costituito da:</w:t>
            </w:r>
          </w:p>
          <w:p w14:paraId="2E05DDD5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321BF0D9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74F37EB5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0.3 mm</w:t>
            </w:r>
          </w:p>
          <w:p w14:paraId="3C50E9B4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Strato di connessione che unisce il tubo esterno al tubo di alluminio</w:t>
            </w:r>
          </w:p>
          <w:p w14:paraId="0722734A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4FAD89A4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4F86356A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ABBFF5E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4940AD83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514D57CD" w14:textId="283FA188" w:rsidR="00844912" w:rsidRPr="00844912" w:rsidRDefault="00512AF1" w:rsidP="001A4ABF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="00844912" w:rsidRPr="00844912">
              <w:rPr>
                <w:rFonts w:ascii="Poppins" w:hAnsi="Poppins" w:cs="Poppins"/>
                <w:sz w:val="20"/>
              </w:rPr>
              <w:t>Temperatura di progetto T</w:t>
            </w:r>
            <w:r w:rsidR="00844912"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="00844912"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1F2E2BD1" w14:textId="588831A3" w:rsidR="00844912" w:rsidRPr="00844912" w:rsidRDefault="00512AF1" w:rsidP="001A4ABF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="00844912" w:rsidRPr="00844912">
              <w:rPr>
                <w:rFonts w:ascii="Poppins" w:hAnsi="Poppins" w:cs="Poppins"/>
                <w:sz w:val="20"/>
              </w:rPr>
              <w:t>Pressione di progetto p</w:t>
            </w:r>
            <w:r w:rsidR="00844912"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="00844912"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4953AA52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29B9EAE0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5C745A1B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76B1A9A1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18C56DF1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6917721E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4381D23F" w14:textId="77777777" w:rsidR="00844912" w:rsidRPr="00617766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100 metri</w:t>
            </w:r>
          </w:p>
          <w:p w14:paraId="666BA38F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A6E9BA3" w14:textId="0C74D6C5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F4A4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nudo 16x2 L=100 m o equivalente.</w:t>
            </w:r>
          </w:p>
        </w:tc>
      </w:tr>
      <w:tr w:rsidR="00844912" w14:paraId="42898E45" w14:textId="77777777" w:rsidTr="00844912">
        <w:tc>
          <w:tcPr>
            <w:tcW w:w="1271" w:type="dxa"/>
            <w:hideMark/>
          </w:tcPr>
          <w:p w14:paraId="3CCC7B62" w14:textId="77777777" w:rsidR="00844912" w:rsidRPr="00844912" w:rsidRDefault="00844912" w:rsidP="0054011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28105002</w:t>
            </w:r>
          </w:p>
        </w:tc>
        <w:tc>
          <w:tcPr>
            <w:tcW w:w="2126" w:type="dxa"/>
            <w:hideMark/>
          </w:tcPr>
          <w:p w14:paraId="0BA6239D" w14:textId="4D1918CD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nudo 20x2 L=200 m</w:t>
            </w:r>
          </w:p>
        </w:tc>
        <w:tc>
          <w:tcPr>
            <w:tcW w:w="6232" w:type="dxa"/>
          </w:tcPr>
          <w:p w14:paraId="7FB0FCAC" w14:textId="46A8A0B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20x2 (diametro esterno 20 mm; spessore 2 mm) costituito da:</w:t>
            </w:r>
          </w:p>
          <w:p w14:paraId="43DA4CFE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28C88584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2FB6D93E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0.3 mm</w:t>
            </w:r>
          </w:p>
          <w:p w14:paraId="14B8F385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1663008C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6F18BC6B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2301529A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4CAAFFF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6ECE7924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5E8A137E" w14:textId="77777777" w:rsidR="003D063F" w:rsidRPr="00844912" w:rsidRDefault="003D063F" w:rsidP="001A4ABF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721AAD06" w14:textId="77777777" w:rsidR="003D063F" w:rsidRPr="00844912" w:rsidRDefault="003D063F" w:rsidP="001A4ABF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1E119A4C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245908B6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06B00351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297BDBB2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0FA80805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3C485ED0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3F6A37D7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200 metri</w:t>
            </w:r>
          </w:p>
          <w:p w14:paraId="68ED0A9F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8BD5598" w14:textId="706FFFDB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F4A4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nudo 20x2 L=200 m o equivalente.</w:t>
            </w:r>
          </w:p>
        </w:tc>
      </w:tr>
      <w:tr w:rsidR="00844912" w14:paraId="274C77B9" w14:textId="77777777" w:rsidTr="00844912">
        <w:tc>
          <w:tcPr>
            <w:tcW w:w="1271" w:type="dxa"/>
            <w:hideMark/>
          </w:tcPr>
          <w:p w14:paraId="3223D60B" w14:textId="77777777" w:rsidR="00844912" w:rsidRPr="00844912" w:rsidRDefault="00844912" w:rsidP="0054011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28105004</w:t>
            </w:r>
          </w:p>
        </w:tc>
        <w:tc>
          <w:tcPr>
            <w:tcW w:w="2126" w:type="dxa"/>
            <w:hideMark/>
          </w:tcPr>
          <w:p w14:paraId="23D729D5" w14:textId="5553965C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nudo 20x2 L=100 m</w:t>
            </w:r>
          </w:p>
        </w:tc>
        <w:tc>
          <w:tcPr>
            <w:tcW w:w="6232" w:type="dxa"/>
          </w:tcPr>
          <w:p w14:paraId="106C8EF2" w14:textId="04F245BB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20x2 (diametro esterno 20 mm; spessore 2 mm) costituito da:</w:t>
            </w:r>
          </w:p>
          <w:p w14:paraId="2FB4A717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407AFAA4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48EE44E3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0.3 mm</w:t>
            </w:r>
          </w:p>
          <w:p w14:paraId="77D59419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579F88E7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1E53EFA5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151D4BBC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FEF2704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34B89560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542B622A" w14:textId="77777777" w:rsidR="003D063F" w:rsidRPr="00844912" w:rsidRDefault="003D063F" w:rsidP="001A4ABF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1F61C385" w14:textId="77777777" w:rsidR="003D063F" w:rsidRPr="00844912" w:rsidRDefault="003D063F" w:rsidP="001A4ABF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0CCAA2F0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54D99A04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3AF67A93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1CC91B31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6A24ECB5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2599C7A7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178D1ABA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100 metri</w:t>
            </w:r>
          </w:p>
          <w:p w14:paraId="1B4708DF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F2C0870" w14:textId="7FB6B234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F4A4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nudo 20x2 L=100 m o equivalente.</w:t>
            </w:r>
          </w:p>
        </w:tc>
      </w:tr>
      <w:tr w:rsidR="00844912" w14:paraId="4218A1D2" w14:textId="77777777" w:rsidTr="00844912">
        <w:tc>
          <w:tcPr>
            <w:tcW w:w="1271" w:type="dxa"/>
            <w:hideMark/>
          </w:tcPr>
          <w:p w14:paraId="3B99AF2D" w14:textId="77777777" w:rsidR="00844912" w:rsidRPr="00844912" w:rsidRDefault="00844912" w:rsidP="0054011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28105006</w:t>
            </w:r>
          </w:p>
        </w:tc>
        <w:tc>
          <w:tcPr>
            <w:tcW w:w="2126" w:type="dxa"/>
            <w:hideMark/>
          </w:tcPr>
          <w:p w14:paraId="11E22951" w14:textId="4C788BB1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nudo 26x3 L=50 m</w:t>
            </w:r>
          </w:p>
        </w:tc>
        <w:tc>
          <w:tcPr>
            <w:tcW w:w="6232" w:type="dxa"/>
          </w:tcPr>
          <w:p w14:paraId="2C57C558" w14:textId="46157980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26x3 (diametro esterno 26 mm; spessore 3 mm) costituito da:</w:t>
            </w:r>
          </w:p>
          <w:p w14:paraId="3E3A8E4C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6771BE77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11A4D8AA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0.3 mm</w:t>
            </w:r>
          </w:p>
          <w:p w14:paraId="7C18A7C7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58E97C12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1049A545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7455FCAA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1CAF33B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01E1E073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lastRenderedPageBreak/>
              <w:t>Condizioni massime di esercizio per 50 anni:</w:t>
            </w:r>
          </w:p>
          <w:p w14:paraId="58496FA5" w14:textId="77777777" w:rsidR="003D063F" w:rsidRPr="00844912" w:rsidRDefault="003D063F" w:rsidP="001A4ABF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144CEECD" w14:textId="77777777" w:rsidR="003D063F" w:rsidRPr="00844912" w:rsidRDefault="003D063F" w:rsidP="001A4ABF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3A743B7E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181B1ACE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62E015FE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49B8A437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4B809DE2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2035C105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493A8F18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50 metri</w:t>
            </w:r>
          </w:p>
          <w:p w14:paraId="669060FC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BE59882" w14:textId="7EA17FC5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F4A4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nudo 26x3 L=50 m o equivalente.</w:t>
            </w:r>
          </w:p>
        </w:tc>
      </w:tr>
      <w:tr w:rsidR="00844912" w14:paraId="0A8E36C0" w14:textId="77777777" w:rsidTr="00844912">
        <w:tc>
          <w:tcPr>
            <w:tcW w:w="1271" w:type="dxa"/>
            <w:hideMark/>
          </w:tcPr>
          <w:p w14:paraId="4604D306" w14:textId="77777777" w:rsidR="00844912" w:rsidRPr="00844912" w:rsidRDefault="00844912" w:rsidP="0054011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28105008</w:t>
            </w:r>
          </w:p>
        </w:tc>
        <w:tc>
          <w:tcPr>
            <w:tcW w:w="2126" w:type="dxa"/>
            <w:hideMark/>
          </w:tcPr>
          <w:p w14:paraId="42206FEF" w14:textId="71B5398A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nudo 32x3 L=50 m</w:t>
            </w:r>
          </w:p>
        </w:tc>
        <w:tc>
          <w:tcPr>
            <w:tcW w:w="6232" w:type="dxa"/>
          </w:tcPr>
          <w:p w14:paraId="71730D19" w14:textId="5F399DBF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32x3 (diametro esterno 32 mm; spessore 3 mm) costituito da:</w:t>
            </w:r>
          </w:p>
          <w:p w14:paraId="65CA59C9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1EE36ED4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161F89B1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0.3 mm</w:t>
            </w:r>
          </w:p>
          <w:p w14:paraId="52F21A80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2CEF7A1E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7A2C8DA9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1A439883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E3EA6D8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34936A5C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39A2C108" w14:textId="77777777" w:rsidR="003D063F" w:rsidRPr="00844912" w:rsidRDefault="003D063F" w:rsidP="001A4ABF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33D42E9E" w14:textId="77777777" w:rsidR="003D063F" w:rsidRPr="00844912" w:rsidRDefault="003D063F" w:rsidP="001A4ABF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36E8B783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18D4F190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3C43D40A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112A5C5A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21259E92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3B411185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4A49E3EC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50 metri</w:t>
            </w:r>
          </w:p>
          <w:p w14:paraId="0FB9AEF4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1796E6D" w14:textId="2F7A9B74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F4A4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nudo 32x3 L=50 m o equivalente.</w:t>
            </w:r>
          </w:p>
        </w:tc>
      </w:tr>
      <w:tr w:rsidR="00844912" w14:paraId="02408C70" w14:textId="77777777" w:rsidTr="00844912">
        <w:tc>
          <w:tcPr>
            <w:tcW w:w="1271" w:type="dxa"/>
            <w:hideMark/>
          </w:tcPr>
          <w:p w14:paraId="0CD70D7D" w14:textId="77777777" w:rsidR="00844912" w:rsidRPr="00844912" w:rsidRDefault="00844912" w:rsidP="0054011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28105100</w:t>
            </w:r>
          </w:p>
        </w:tc>
        <w:tc>
          <w:tcPr>
            <w:tcW w:w="2126" w:type="dxa"/>
            <w:hideMark/>
          </w:tcPr>
          <w:p w14:paraId="312D2E8E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isolato</w:t>
            </w:r>
          </w:p>
          <w:p w14:paraId="2D5FD5A1" w14:textId="7741BEEC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16x2 L=100 m</w:t>
            </w:r>
          </w:p>
        </w:tc>
        <w:tc>
          <w:tcPr>
            <w:tcW w:w="6232" w:type="dxa"/>
          </w:tcPr>
          <w:p w14:paraId="5093455F" w14:textId="52B92375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isolato 16x2 (diametro esterno 16 mm; spessore 2 mm) costituito da:</w:t>
            </w:r>
          </w:p>
          <w:p w14:paraId="3CD93D15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750913DC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Strato di connessione che unisce il tubo interno al tubo di alluminio</w:t>
            </w:r>
          </w:p>
          <w:p w14:paraId="784BD8D4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0.3 mm</w:t>
            </w:r>
          </w:p>
          <w:p w14:paraId="10CA2B3D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36E97E21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36988FF4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15D766EC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3943910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685DDFAB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45E60C8A" w14:textId="77777777" w:rsidR="003D063F" w:rsidRPr="00844912" w:rsidRDefault="003D063F" w:rsidP="001A4ABF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257BE34D" w14:textId="77777777" w:rsidR="003D063F" w:rsidRPr="00844912" w:rsidRDefault="003D063F" w:rsidP="001A4ABF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2552C22A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72EF8C96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6AF153B2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4724C195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68235CF3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2FB1BEBB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50EEC75A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100 metri</w:t>
            </w:r>
          </w:p>
          <w:p w14:paraId="7362A31B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2A1833BA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7D853637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6 mm</w:t>
            </w:r>
          </w:p>
          <w:p w14:paraId="7A7DDF67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bianca in LD-PE estruso.</w:t>
            </w:r>
          </w:p>
          <w:p w14:paraId="49F06356" w14:textId="61117B25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 w:rsidR="00EF4A4C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261FA9E5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Classe di reazione al fuoco: CL-S1,d0 </w:t>
            </w:r>
            <w:r w:rsidRPr="00844912">
              <w:rPr>
                <w:rFonts w:ascii="Poppins" w:hAnsi="Poppins" w:cs="Poppins"/>
                <w:sz w:val="20"/>
              </w:rPr>
              <w:t>(EN 13501-1)</w:t>
            </w:r>
          </w:p>
          <w:p w14:paraId="27C56CE4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BEF313B" w14:textId="60B1473A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F4A4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isolato 16x2 L=100 m o equivalente.</w:t>
            </w:r>
          </w:p>
        </w:tc>
      </w:tr>
      <w:tr w:rsidR="00844912" w14:paraId="59D41C34" w14:textId="77777777" w:rsidTr="00844912">
        <w:tc>
          <w:tcPr>
            <w:tcW w:w="1271" w:type="dxa"/>
            <w:hideMark/>
          </w:tcPr>
          <w:p w14:paraId="01585CAA" w14:textId="77777777" w:rsidR="00844912" w:rsidRPr="00844912" w:rsidRDefault="00844912" w:rsidP="0054011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28105116</w:t>
            </w:r>
          </w:p>
        </w:tc>
        <w:tc>
          <w:tcPr>
            <w:tcW w:w="2126" w:type="dxa"/>
            <w:hideMark/>
          </w:tcPr>
          <w:p w14:paraId="35E78D2C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isolato</w:t>
            </w:r>
          </w:p>
          <w:p w14:paraId="0F1FB04A" w14:textId="371FE552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16x2 L=50 m</w:t>
            </w:r>
          </w:p>
        </w:tc>
        <w:tc>
          <w:tcPr>
            <w:tcW w:w="6232" w:type="dxa"/>
          </w:tcPr>
          <w:p w14:paraId="4DBACF6A" w14:textId="48245D88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isolato 16x2 (diametro esterno 16 mm; spessore 2 mm) costituito da:</w:t>
            </w:r>
          </w:p>
          <w:p w14:paraId="12B3E8C2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1AF50663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4502C860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0.3 mm</w:t>
            </w:r>
          </w:p>
          <w:p w14:paraId="16CDDE7F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72DD7CE2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360CE6A2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27F8AA7F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9B19538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lastRenderedPageBreak/>
              <w:t>Classi applicative (UNI ISO 21003): 2/10 bar, 5/10 bar</w:t>
            </w:r>
          </w:p>
          <w:p w14:paraId="7CB638F7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1DECBDAD" w14:textId="77777777" w:rsidR="003D063F" w:rsidRPr="00844912" w:rsidRDefault="003D063F" w:rsidP="001A4ABF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1E3559F6" w14:textId="77777777" w:rsidR="003D063F" w:rsidRPr="00844912" w:rsidRDefault="003D063F" w:rsidP="001A4ABF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55CF082E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0279BEC2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1397B720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3E590545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782BECD9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482A374B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169818D5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50 metri</w:t>
            </w:r>
          </w:p>
          <w:p w14:paraId="63FD5C06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09C03850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2E3CF848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6 mm</w:t>
            </w:r>
          </w:p>
          <w:p w14:paraId="740DA3DE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bianca in LD-PE estruso.</w:t>
            </w:r>
          </w:p>
          <w:p w14:paraId="4A5460F4" w14:textId="1215BFC2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 w:rsidR="00EF4A4C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22183A4C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Classe di reazione al fuoco: CL-S1,d0 </w:t>
            </w:r>
            <w:r w:rsidRPr="00844912">
              <w:rPr>
                <w:rFonts w:ascii="Poppins" w:hAnsi="Poppins" w:cs="Poppins"/>
                <w:sz w:val="20"/>
              </w:rPr>
              <w:t>(EN 13501-1)</w:t>
            </w:r>
          </w:p>
          <w:p w14:paraId="16813E4B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73F7E10" w14:textId="6D64D76C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F4A4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isolato 16x2 L=50 m o equivalente.</w:t>
            </w:r>
          </w:p>
        </w:tc>
      </w:tr>
      <w:tr w:rsidR="00844912" w14:paraId="677A9713" w14:textId="77777777" w:rsidTr="00844912">
        <w:tc>
          <w:tcPr>
            <w:tcW w:w="1271" w:type="dxa"/>
            <w:hideMark/>
          </w:tcPr>
          <w:p w14:paraId="394AE26A" w14:textId="77777777" w:rsidR="00844912" w:rsidRPr="00844912" w:rsidRDefault="00844912" w:rsidP="0054011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28105104</w:t>
            </w:r>
          </w:p>
        </w:tc>
        <w:tc>
          <w:tcPr>
            <w:tcW w:w="2126" w:type="dxa"/>
            <w:hideMark/>
          </w:tcPr>
          <w:p w14:paraId="08DCC917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isolato</w:t>
            </w:r>
          </w:p>
          <w:p w14:paraId="191B1CE6" w14:textId="37C58E01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20x2 L=50 m</w:t>
            </w:r>
          </w:p>
        </w:tc>
        <w:tc>
          <w:tcPr>
            <w:tcW w:w="6232" w:type="dxa"/>
          </w:tcPr>
          <w:p w14:paraId="4030571B" w14:textId="368FECA1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isolato 20x2 (diametro esterno 20 mm; spessore 2 mm) costituito da:</w:t>
            </w:r>
          </w:p>
          <w:p w14:paraId="198A7F74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7148340B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7A017EF5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0.3 mm</w:t>
            </w:r>
          </w:p>
          <w:p w14:paraId="26706BAD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41DF8A43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37C811F2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11653015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1F24DD3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77A07A54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461B669A" w14:textId="77777777" w:rsidR="003D063F" w:rsidRPr="00844912" w:rsidRDefault="003D063F" w:rsidP="001A4ABF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243BEF33" w14:textId="77777777" w:rsidR="003D063F" w:rsidRPr="00844912" w:rsidRDefault="003D063F" w:rsidP="001A4ABF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6B4A24BF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1670A834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7AF18D42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1FC509ED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651A80C4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44CADDD5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lastRenderedPageBreak/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35AD0D2B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50 metri</w:t>
            </w:r>
          </w:p>
          <w:p w14:paraId="4ADF0DD3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6A22445F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3FA5DFDB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6 mm</w:t>
            </w:r>
          </w:p>
          <w:p w14:paraId="5989AB40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bianca in LD-PE estruso.</w:t>
            </w:r>
          </w:p>
          <w:p w14:paraId="117B9629" w14:textId="70B75308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 w:rsidR="00EF4A4C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4D3C698D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Classe di reazione al fuoco: CL-S1,d0 (EN 13501-1)</w:t>
            </w:r>
          </w:p>
          <w:p w14:paraId="21AA2B14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Spessore rivestimento: conforme al DPR 412/93</w:t>
            </w:r>
          </w:p>
          <w:p w14:paraId="6C72575D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98E69B7" w14:textId="06CDBCB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F4A4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isolato 20x2 L=50 m o equivalente.</w:t>
            </w:r>
          </w:p>
        </w:tc>
      </w:tr>
      <w:tr w:rsidR="00844912" w14:paraId="46FFAA1C" w14:textId="77777777" w:rsidTr="00844912">
        <w:tc>
          <w:tcPr>
            <w:tcW w:w="1271" w:type="dxa"/>
            <w:hideMark/>
          </w:tcPr>
          <w:p w14:paraId="6502AF02" w14:textId="77777777" w:rsidR="00844912" w:rsidRPr="00844912" w:rsidRDefault="00844912" w:rsidP="0054011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28105106</w:t>
            </w:r>
          </w:p>
        </w:tc>
        <w:tc>
          <w:tcPr>
            <w:tcW w:w="2126" w:type="dxa"/>
            <w:hideMark/>
          </w:tcPr>
          <w:p w14:paraId="3300CA47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isolato</w:t>
            </w:r>
          </w:p>
          <w:p w14:paraId="405CC482" w14:textId="64BDA1BC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20x2 L=50 m</w:t>
            </w:r>
          </w:p>
        </w:tc>
        <w:tc>
          <w:tcPr>
            <w:tcW w:w="6232" w:type="dxa"/>
          </w:tcPr>
          <w:p w14:paraId="41EB8A57" w14:textId="7362E56E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isolato 20x2 (diametro esterno 16 mm; spessore 2 mm) costituito da:</w:t>
            </w:r>
          </w:p>
          <w:p w14:paraId="042700A7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6750C05C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1FF08462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0.3 mm</w:t>
            </w:r>
          </w:p>
          <w:p w14:paraId="691359D9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266AC727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6966FD87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2F19267F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2E692AD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1295EE10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34D3D71B" w14:textId="77777777" w:rsidR="00683389" w:rsidRPr="00844912" w:rsidRDefault="00683389" w:rsidP="001A4ABF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3DF0013F" w14:textId="77777777" w:rsidR="00683389" w:rsidRPr="00844912" w:rsidRDefault="00683389" w:rsidP="001A4ABF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7A550869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2B30973C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0226B2A4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219FE8E4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0EB625DC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7CD727C9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651E3311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50 metri</w:t>
            </w:r>
          </w:p>
          <w:p w14:paraId="529A067D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79F7D827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342C3BD7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9 mm</w:t>
            </w:r>
          </w:p>
          <w:p w14:paraId="200081B2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bianca in LD-PE estruso.</w:t>
            </w:r>
          </w:p>
          <w:p w14:paraId="4E7C544B" w14:textId="4E030CF0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 w:rsidR="00EF4A4C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12BA97CB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 xml:space="preserve">Classe di reazione al fuoco: CL-S1,d0 </w:t>
            </w:r>
            <w:r w:rsidRPr="00844912">
              <w:rPr>
                <w:rFonts w:ascii="Poppins" w:hAnsi="Poppins" w:cs="Poppins"/>
                <w:sz w:val="20"/>
              </w:rPr>
              <w:t>(EN 13501-1)</w:t>
            </w:r>
          </w:p>
          <w:p w14:paraId="1B5DF25B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E275BF4" w14:textId="6D460114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F4A4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isolato 20x2 L=50 m o equivalente.</w:t>
            </w:r>
          </w:p>
        </w:tc>
      </w:tr>
      <w:tr w:rsidR="00844912" w14:paraId="308B5283" w14:textId="77777777" w:rsidTr="00844912">
        <w:tc>
          <w:tcPr>
            <w:tcW w:w="1271" w:type="dxa"/>
            <w:hideMark/>
          </w:tcPr>
          <w:p w14:paraId="592DC16C" w14:textId="77777777" w:rsidR="00844912" w:rsidRPr="00844912" w:rsidRDefault="00844912" w:rsidP="0054011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28102882</w:t>
            </w:r>
          </w:p>
        </w:tc>
        <w:tc>
          <w:tcPr>
            <w:tcW w:w="2126" w:type="dxa"/>
            <w:hideMark/>
          </w:tcPr>
          <w:p w14:paraId="4B62307D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isolato</w:t>
            </w:r>
          </w:p>
          <w:p w14:paraId="10EB069A" w14:textId="7C9F4687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26x3 L=50 m</w:t>
            </w:r>
          </w:p>
        </w:tc>
        <w:tc>
          <w:tcPr>
            <w:tcW w:w="6232" w:type="dxa"/>
          </w:tcPr>
          <w:p w14:paraId="2368F799" w14:textId="1036D5BE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isolato 26x3 (diametro esterno 26 mm; spessore 3 mm) costituito da:</w:t>
            </w:r>
          </w:p>
          <w:p w14:paraId="0CEF5E29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55FBF980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3E9F7C97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0.3 mm</w:t>
            </w:r>
          </w:p>
          <w:p w14:paraId="077B8593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28C00E47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6AF08445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280F3A09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B32458E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02A35412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7305DEEA" w14:textId="77777777" w:rsidR="00683389" w:rsidRPr="00844912" w:rsidRDefault="00683389" w:rsidP="001A4ABF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4345A17B" w14:textId="77777777" w:rsidR="00683389" w:rsidRPr="00844912" w:rsidRDefault="00683389" w:rsidP="001A4ABF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577221C6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508689A9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545C0557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6945B87D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32C3841A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1D91BCC7" w14:textId="1ED718F8" w:rsidR="00844912" w:rsidRPr="001D3E1E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7B03EBB1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50 metri</w:t>
            </w:r>
          </w:p>
          <w:p w14:paraId="6075D77D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23D8CFB9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4FA5A29B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9 mm</w:t>
            </w:r>
          </w:p>
          <w:p w14:paraId="205BE934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bianca in LD-PE estruso.</w:t>
            </w:r>
          </w:p>
          <w:p w14:paraId="010E4204" w14:textId="30BC83F2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 w:rsidR="00EF4A4C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1B0749EE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Classe di reazione al fuoco: CL-S1,d0 </w:t>
            </w:r>
            <w:r w:rsidRPr="00844912">
              <w:rPr>
                <w:rFonts w:ascii="Poppins" w:hAnsi="Poppins" w:cs="Poppins"/>
                <w:sz w:val="20"/>
              </w:rPr>
              <w:t>(EN 13501-1)</w:t>
            </w:r>
          </w:p>
          <w:p w14:paraId="01ABE4F7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A7B8ADF" w14:textId="06AAB9BB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F4A4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isolato 26x3 L=50 m o equivalente.</w:t>
            </w:r>
          </w:p>
        </w:tc>
      </w:tr>
      <w:tr w:rsidR="00844912" w14:paraId="6F3C656A" w14:textId="77777777" w:rsidTr="00844912">
        <w:tc>
          <w:tcPr>
            <w:tcW w:w="1271" w:type="dxa"/>
            <w:hideMark/>
          </w:tcPr>
          <w:p w14:paraId="6BE934F1" w14:textId="77777777" w:rsidR="00844912" w:rsidRPr="00844912" w:rsidRDefault="00844912" w:rsidP="0054011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28102576</w:t>
            </w:r>
          </w:p>
        </w:tc>
        <w:tc>
          <w:tcPr>
            <w:tcW w:w="2126" w:type="dxa"/>
            <w:hideMark/>
          </w:tcPr>
          <w:p w14:paraId="6CA0FB15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isolato</w:t>
            </w:r>
          </w:p>
          <w:p w14:paraId="76CD4671" w14:textId="7A8A7721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32x3 L=25 m</w:t>
            </w:r>
          </w:p>
        </w:tc>
        <w:tc>
          <w:tcPr>
            <w:tcW w:w="6232" w:type="dxa"/>
          </w:tcPr>
          <w:p w14:paraId="3C1459F5" w14:textId="530C3AF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isolato 32x3 (diametro esterno 32 mm; spessore 3 mm) costituito da:</w:t>
            </w:r>
          </w:p>
          <w:p w14:paraId="73CBDE0C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6F126E97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312976FD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lastRenderedPageBreak/>
              <w:t>Tubo di alluminio saldato in continuo di testa, spessore minimo 0.3 mm</w:t>
            </w:r>
          </w:p>
          <w:p w14:paraId="1EC6A38D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457D1151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6A0E39FF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3ED3E938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2A6CD4D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341EF983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1AFD9A5C" w14:textId="77777777" w:rsidR="00683389" w:rsidRPr="00844912" w:rsidRDefault="00683389" w:rsidP="001A4ABF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0E1785C1" w14:textId="77777777" w:rsidR="00683389" w:rsidRPr="00844912" w:rsidRDefault="00683389" w:rsidP="001A4ABF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25E60953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05007AD7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7E753ABB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725B13B6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2B103005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270EEFE2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03157032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25 metri</w:t>
            </w:r>
          </w:p>
          <w:p w14:paraId="687DDF64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3FEFE622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715C78EB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9 mm</w:t>
            </w:r>
          </w:p>
          <w:p w14:paraId="0397D605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bianca in LD-PE estruso.</w:t>
            </w:r>
          </w:p>
          <w:p w14:paraId="72FA4106" w14:textId="73EF42F2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 w:rsidR="00EF4A4C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059D80C3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Classe di reazione al fuoco: CL-S1,d0 </w:t>
            </w:r>
            <w:r w:rsidRPr="00844912">
              <w:rPr>
                <w:rFonts w:ascii="Poppins" w:hAnsi="Poppins" w:cs="Poppins"/>
                <w:sz w:val="20"/>
              </w:rPr>
              <w:t>(EN 13501-1)</w:t>
            </w:r>
          </w:p>
          <w:p w14:paraId="06617CCE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4FD94A5" w14:textId="51B6270C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F4A4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isolato 32x3 L=25 m o equivalente.</w:t>
            </w:r>
          </w:p>
        </w:tc>
      </w:tr>
      <w:tr w:rsidR="00844912" w14:paraId="0BD296CF" w14:textId="77777777" w:rsidTr="00844912">
        <w:tc>
          <w:tcPr>
            <w:tcW w:w="1271" w:type="dxa"/>
            <w:hideMark/>
          </w:tcPr>
          <w:p w14:paraId="7B0B8DCA" w14:textId="77777777" w:rsidR="00844912" w:rsidRPr="00844912" w:rsidRDefault="00844912" w:rsidP="0054011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28108000</w:t>
            </w:r>
          </w:p>
        </w:tc>
        <w:tc>
          <w:tcPr>
            <w:tcW w:w="2126" w:type="dxa"/>
            <w:hideMark/>
          </w:tcPr>
          <w:p w14:paraId="054B6902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nudo in barre da 4 metri</w:t>
            </w:r>
          </w:p>
          <w:p w14:paraId="04ADFD1D" w14:textId="71186162" w:rsid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16x2</w:t>
            </w:r>
          </w:p>
          <w:p w14:paraId="3908377C" w14:textId="2E24CF28" w:rsidR="008F293A" w:rsidRPr="00844912" w:rsidRDefault="008F293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conf. 96 m</w:t>
            </w:r>
          </w:p>
        </w:tc>
        <w:tc>
          <w:tcPr>
            <w:tcW w:w="6232" w:type="dxa"/>
          </w:tcPr>
          <w:p w14:paraId="0B456E03" w14:textId="214E29D6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nudo in barre da 4 metri 16x2 (diametro esterno 16 mm; spessore 2 mm) costituito da:</w:t>
            </w:r>
          </w:p>
          <w:p w14:paraId="019A1407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0EFF0718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68BFE02F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0.3 mm</w:t>
            </w:r>
          </w:p>
          <w:p w14:paraId="240866D2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715D4C1F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233E2631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224BF30E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6B81DFA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7062DB01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69152420" w14:textId="77777777" w:rsidR="00683389" w:rsidRPr="00844912" w:rsidRDefault="00683389" w:rsidP="001A4ABF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lastRenderedPageBreak/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6B17CCF1" w14:textId="77777777" w:rsidR="00683389" w:rsidRPr="00844912" w:rsidRDefault="00683389" w:rsidP="001A4ABF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4FD0278D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7F8A254F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71C6523D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604DE8D1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27E9811B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440AA0DB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66C9C64D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9D56D64" w14:textId="5BBA1695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F4A4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nudo in barre da 4 metri</w:t>
            </w:r>
            <w:r w:rsidR="009C0751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16x2 </w:t>
            </w:r>
            <w:r w:rsidR="008F293A" w:rsidRPr="008F293A">
              <w:rPr>
                <w:rFonts w:ascii="Poppins" w:hAnsi="Poppins" w:cs="Poppins"/>
                <w:b/>
                <w:bCs/>
                <w:sz w:val="20"/>
              </w:rPr>
              <w:t xml:space="preserve">conf. 96 m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844912" w14:paraId="3A0807AD" w14:textId="77777777" w:rsidTr="00844912">
        <w:tc>
          <w:tcPr>
            <w:tcW w:w="1271" w:type="dxa"/>
            <w:hideMark/>
          </w:tcPr>
          <w:p w14:paraId="28F031E2" w14:textId="77777777" w:rsidR="00844912" w:rsidRPr="00844912" w:rsidRDefault="00844912" w:rsidP="0054011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28108004</w:t>
            </w:r>
          </w:p>
        </w:tc>
        <w:tc>
          <w:tcPr>
            <w:tcW w:w="2126" w:type="dxa"/>
            <w:hideMark/>
          </w:tcPr>
          <w:p w14:paraId="21B664CC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nudo in barre da 4 metri</w:t>
            </w:r>
          </w:p>
          <w:p w14:paraId="11892518" w14:textId="764EC0D3" w:rsid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20x2</w:t>
            </w:r>
          </w:p>
          <w:p w14:paraId="6D45BAB3" w14:textId="64774808" w:rsidR="00780D81" w:rsidRPr="00844912" w:rsidRDefault="00780D8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conf. </w:t>
            </w:r>
            <w:r w:rsidR="008F293A">
              <w:rPr>
                <w:rFonts w:ascii="Poppins" w:hAnsi="Poppins" w:cs="Poppins"/>
                <w:bCs/>
                <w:sz w:val="20"/>
              </w:rPr>
              <w:t>96</w:t>
            </w:r>
            <w:r>
              <w:rPr>
                <w:rFonts w:ascii="Poppins" w:hAnsi="Poppins" w:cs="Poppins"/>
                <w:bCs/>
                <w:sz w:val="20"/>
              </w:rPr>
              <w:t xml:space="preserve"> m</w:t>
            </w:r>
          </w:p>
        </w:tc>
        <w:tc>
          <w:tcPr>
            <w:tcW w:w="6232" w:type="dxa"/>
          </w:tcPr>
          <w:p w14:paraId="27186801" w14:textId="6FD6CABB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nudo in barre da 4 metri 20x2 (diametro esterno 20 mm; spessore 2 mm) costituito da:</w:t>
            </w:r>
          </w:p>
          <w:p w14:paraId="6E5AB551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28EAE528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5665E567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0.3 mm</w:t>
            </w:r>
          </w:p>
          <w:p w14:paraId="1E1E9143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15B77FF3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3BB44121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0D335D24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CAC4DC5" w14:textId="77777777" w:rsidR="003E3BD7" w:rsidRPr="00844912" w:rsidRDefault="003E3BD7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19303D36" w14:textId="77777777" w:rsidR="003E3BD7" w:rsidRPr="00844912" w:rsidRDefault="003E3BD7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6AA8EE65" w14:textId="77777777" w:rsidR="003E3BD7" w:rsidRPr="00844912" w:rsidRDefault="003E3BD7" w:rsidP="001A4ABF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6DCE9838" w14:textId="77777777" w:rsidR="003E3BD7" w:rsidRPr="00844912" w:rsidRDefault="003E3BD7" w:rsidP="001A4ABF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29B27C07" w14:textId="77777777" w:rsidR="003E3BD7" w:rsidRPr="00844912" w:rsidRDefault="003E3BD7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3F4CF0BC" w14:textId="77777777" w:rsidR="003E3BD7" w:rsidRPr="00844912" w:rsidRDefault="003E3BD7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05BC2E1F" w14:textId="77777777" w:rsidR="003E3BD7" w:rsidRPr="00844912" w:rsidRDefault="003E3BD7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1F421C3A" w14:textId="77777777" w:rsidR="003E3BD7" w:rsidRPr="00844912" w:rsidRDefault="003E3BD7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4641A30E" w14:textId="77777777" w:rsidR="003E3BD7" w:rsidRPr="00844912" w:rsidRDefault="003E3BD7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5F191C96" w14:textId="77777777" w:rsidR="003E3BD7" w:rsidRPr="00844912" w:rsidRDefault="003E3BD7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273A6A82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599D833" w14:textId="00963F8E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F4A4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nudo in barre da 4 metri</w:t>
            </w:r>
            <w:r w:rsidR="009C0751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20x2 </w:t>
            </w:r>
            <w:r w:rsidR="00780D81" w:rsidRPr="00780D81">
              <w:rPr>
                <w:rFonts w:ascii="Poppins" w:hAnsi="Poppins" w:cs="Poppins"/>
                <w:b/>
                <w:bCs/>
                <w:sz w:val="20"/>
              </w:rPr>
              <w:t xml:space="preserve">conf. </w:t>
            </w:r>
            <w:r w:rsidR="008F293A">
              <w:rPr>
                <w:rFonts w:ascii="Poppins" w:hAnsi="Poppins" w:cs="Poppins"/>
                <w:b/>
                <w:bCs/>
                <w:sz w:val="20"/>
              </w:rPr>
              <w:t>96</w:t>
            </w:r>
            <w:r w:rsidR="00780D81" w:rsidRPr="00780D81">
              <w:rPr>
                <w:rFonts w:ascii="Poppins" w:hAnsi="Poppins" w:cs="Poppins"/>
                <w:b/>
                <w:bCs/>
                <w:sz w:val="20"/>
              </w:rPr>
              <w:t xml:space="preserve"> m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844912" w14:paraId="290877BF" w14:textId="77777777" w:rsidTr="00844912">
        <w:tc>
          <w:tcPr>
            <w:tcW w:w="1271" w:type="dxa"/>
            <w:hideMark/>
          </w:tcPr>
          <w:p w14:paraId="611B47F2" w14:textId="77777777" w:rsidR="00844912" w:rsidRPr="00844912" w:rsidRDefault="00844912" w:rsidP="0054011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28108006</w:t>
            </w:r>
          </w:p>
        </w:tc>
        <w:tc>
          <w:tcPr>
            <w:tcW w:w="2126" w:type="dxa"/>
            <w:hideMark/>
          </w:tcPr>
          <w:p w14:paraId="6EA3EF6B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nudo in barre da 4 metri</w:t>
            </w:r>
          </w:p>
          <w:p w14:paraId="123F90F1" w14:textId="6C5C6CA4" w:rsid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26x3</w:t>
            </w:r>
          </w:p>
          <w:p w14:paraId="2224DA47" w14:textId="016E551D" w:rsidR="00780D81" w:rsidRPr="00844912" w:rsidRDefault="00780D8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conf. </w:t>
            </w:r>
            <w:r w:rsidR="008F293A">
              <w:rPr>
                <w:rFonts w:ascii="Poppins" w:hAnsi="Poppins" w:cs="Poppins"/>
                <w:bCs/>
                <w:sz w:val="20"/>
              </w:rPr>
              <w:t>40</w:t>
            </w:r>
            <w:r>
              <w:rPr>
                <w:rFonts w:ascii="Poppins" w:hAnsi="Poppins" w:cs="Poppins"/>
                <w:bCs/>
                <w:sz w:val="20"/>
              </w:rPr>
              <w:t xml:space="preserve"> m</w:t>
            </w:r>
          </w:p>
        </w:tc>
        <w:tc>
          <w:tcPr>
            <w:tcW w:w="6232" w:type="dxa"/>
          </w:tcPr>
          <w:p w14:paraId="7AD699C0" w14:textId="6D86E815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nudo in barre da 4 metri 26x3 (diametro esterno 26 mm; spessore 3 mm) costituito da:</w:t>
            </w:r>
          </w:p>
          <w:p w14:paraId="15D5514A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339C4525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0D157E4D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lastRenderedPageBreak/>
              <w:t>Tubo di alluminio saldato in continuo di testa, spessore minimo 0.3 mm</w:t>
            </w:r>
          </w:p>
          <w:p w14:paraId="0C9B0BFE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3327D5B5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1A3E50B4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63AADBF6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044531D" w14:textId="77777777" w:rsidR="003E3BD7" w:rsidRPr="00844912" w:rsidRDefault="003E3BD7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08358429" w14:textId="77777777" w:rsidR="003E3BD7" w:rsidRPr="00844912" w:rsidRDefault="003E3BD7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081BDFDB" w14:textId="77777777" w:rsidR="003E3BD7" w:rsidRPr="00844912" w:rsidRDefault="003E3BD7" w:rsidP="001A4ABF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3067888F" w14:textId="77777777" w:rsidR="003E3BD7" w:rsidRPr="00844912" w:rsidRDefault="003E3BD7" w:rsidP="001A4ABF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0EEEB20A" w14:textId="77777777" w:rsidR="003E3BD7" w:rsidRPr="00844912" w:rsidRDefault="003E3BD7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7630E62C" w14:textId="77777777" w:rsidR="003E3BD7" w:rsidRPr="00844912" w:rsidRDefault="003E3BD7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4CFB1D32" w14:textId="77777777" w:rsidR="003E3BD7" w:rsidRPr="00844912" w:rsidRDefault="003E3BD7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589BE0B4" w14:textId="77777777" w:rsidR="003E3BD7" w:rsidRPr="00844912" w:rsidRDefault="003E3BD7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6F08358D" w14:textId="77777777" w:rsidR="003E3BD7" w:rsidRPr="00844912" w:rsidRDefault="003E3BD7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28FB4C19" w14:textId="77777777" w:rsidR="003E3BD7" w:rsidRPr="00844912" w:rsidRDefault="003E3BD7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38E94C1B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EE95903" w14:textId="64ED3FF1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F4A4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nudo in barre da 4 metri</w:t>
            </w:r>
            <w:r w:rsidR="009C0751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26x3 </w:t>
            </w:r>
            <w:r w:rsidR="00780D81" w:rsidRPr="00780D81">
              <w:rPr>
                <w:rFonts w:ascii="Poppins" w:hAnsi="Poppins" w:cs="Poppins"/>
                <w:b/>
                <w:bCs/>
                <w:sz w:val="20"/>
              </w:rPr>
              <w:t xml:space="preserve">conf. </w:t>
            </w:r>
            <w:r w:rsidR="008F293A">
              <w:rPr>
                <w:rFonts w:ascii="Poppins" w:hAnsi="Poppins" w:cs="Poppins"/>
                <w:b/>
                <w:bCs/>
                <w:sz w:val="20"/>
              </w:rPr>
              <w:t>40</w:t>
            </w:r>
            <w:r w:rsidR="00780D81" w:rsidRPr="00780D81">
              <w:rPr>
                <w:rFonts w:ascii="Poppins" w:hAnsi="Poppins" w:cs="Poppins"/>
                <w:b/>
                <w:bCs/>
                <w:sz w:val="20"/>
              </w:rPr>
              <w:t xml:space="preserve"> m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844912" w14:paraId="0CF0D9E4" w14:textId="77777777" w:rsidTr="00844912">
        <w:tc>
          <w:tcPr>
            <w:tcW w:w="1271" w:type="dxa"/>
            <w:hideMark/>
          </w:tcPr>
          <w:p w14:paraId="44E6A1F1" w14:textId="77777777" w:rsidR="00844912" w:rsidRPr="00844912" w:rsidRDefault="00844912" w:rsidP="0054011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28108008</w:t>
            </w:r>
          </w:p>
        </w:tc>
        <w:tc>
          <w:tcPr>
            <w:tcW w:w="2126" w:type="dxa"/>
            <w:hideMark/>
          </w:tcPr>
          <w:p w14:paraId="5EDF864C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nudo in barre da 4 metri</w:t>
            </w:r>
          </w:p>
          <w:p w14:paraId="6639FB6C" w14:textId="0CBBF4EB" w:rsid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3</w:t>
            </w:r>
            <w:r w:rsidR="00BB2E5A">
              <w:rPr>
                <w:rFonts w:ascii="Poppins" w:hAnsi="Poppins" w:cs="Poppins"/>
                <w:bCs/>
                <w:sz w:val="20"/>
              </w:rPr>
              <w:t>2</w:t>
            </w:r>
            <w:r w:rsidRPr="00844912">
              <w:rPr>
                <w:rFonts w:ascii="Poppins" w:hAnsi="Poppins" w:cs="Poppins"/>
                <w:bCs/>
                <w:sz w:val="20"/>
              </w:rPr>
              <w:t>x3</w:t>
            </w:r>
          </w:p>
          <w:p w14:paraId="402FF317" w14:textId="77BBBE9E" w:rsidR="00C350F6" w:rsidRPr="00844912" w:rsidRDefault="00C350F6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conf. </w:t>
            </w:r>
            <w:r w:rsidR="008F293A">
              <w:rPr>
                <w:rFonts w:ascii="Poppins" w:hAnsi="Poppins" w:cs="Poppins"/>
                <w:bCs/>
                <w:sz w:val="20"/>
              </w:rPr>
              <w:t>28</w:t>
            </w:r>
            <w:r>
              <w:rPr>
                <w:rFonts w:ascii="Poppins" w:hAnsi="Poppins" w:cs="Poppins"/>
                <w:bCs/>
                <w:sz w:val="20"/>
              </w:rPr>
              <w:t xml:space="preserve"> m</w:t>
            </w:r>
          </w:p>
        </w:tc>
        <w:tc>
          <w:tcPr>
            <w:tcW w:w="6232" w:type="dxa"/>
          </w:tcPr>
          <w:p w14:paraId="0A8D9F43" w14:textId="74648566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nudo in barre da 4 metri 32x3 (diametro esterno 32 mm; spessore 3 mm) costituito da:</w:t>
            </w:r>
          </w:p>
          <w:p w14:paraId="76238203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4B3FA187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63249C5F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0.3 mm</w:t>
            </w:r>
          </w:p>
          <w:p w14:paraId="0E8FCAAC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3D5EDA03" w14:textId="77777777" w:rsidR="00844912" w:rsidRPr="00844912" w:rsidRDefault="00844912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7ADE8166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45171DDD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5C1379B" w14:textId="77777777" w:rsidR="003E3BD7" w:rsidRPr="00844912" w:rsidRDefault="003E3BD7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707F094D" w14:textId="77777777" w:rsidR="003E3BD7" w:rsidRPr="00844912" w:rsidRDefault="003E3BD7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5494C090" w14:textId="77777777" w:rsidR="003E3BD7" w:rsidRPr="00844912" w:rsidRDefault="003E3BD7" w:rsidP="001A4ABF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69AC3C3C" w14:textId="77777777" w:rsidR="003E3BD7" w:rsidRPr="00844912" w:rsidRDefault="003E3BD7" w:rsidP="001A4ABF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0F8FC788" w14:textId="77777777" w:rsidR="003E3BD7" w:rsidRPr="00844912" w:rsidRDefault="003E3BD7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19E657F1" w14:textId="77777777" w:rsidR="003E3BD7" w:rsidRPr="00844912" w:rsidRDefault="003E3BD7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34C8807C" w14:textId="77777777" w:rsidR="003E3BD7" w:rsidRPr="00844912" w:rsidRDefault="003E3BD7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0AF5D6EA" w14:textId="77777777" w:rsidR="003E3BD7" w:rsidRPr="00844912" w:rsidRDefault="003E3BD7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14427586" w14:textId="77777777" w:rsidR="003E3BD7" w:rsidRPr="00844912" w:rsidRDefault="003E3BD7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54A35717" w14:textId="77777777" w:rsidR="003E3BD7" w:rsidRPr="00844912" w:rsidRDefault="003E3BD7" w:rsidP="001A4ABF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3C676163" w14:textId="77777777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0B438B9" w14:textId="293D5A2C" w:rsidR="00844912" w:rsidRPr="00844912" w:rsidRDefault="00844912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F4A4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nudo in barre da 4 metri</w:t>
            </w:r>
            <w:r w:rsidR="009C0751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32x3 </w:t>
            </w:r>
            <w:r w:rsidR="00C350F6" w:rsidRPr="00C350F6">
              <w:rPr>
                <w:rFonts w:ascii="Poppins" w:hAnsi="Poppins" w:cs="Poppins"/>
                <w:b/>
                <w:bCs/>
                <w:sz w:val="20"/>
              </w:rPr>
              <w:t xml:space="preserve">conf. </w:t>
            </w:r>
            <w:r w:rsidR="008F293A">
              <w:rPr>
                <w:rFonts w:ascii="Poppins" w:hAnsi="Poppins" w:cs="Poppins"/>
                <w:b/>
                <w:bCs/>
                <w:sz w:val="20"/>
              </w:rPr>
              <w:t>28</w:t>
            </w:r>
            <w:r w:rsidR="00C350F6" w:rsidRPr="00C350F6">
              <w:rPr>
                <w:rFonts w:ascii="Poppins" w:hAnsi="Poppins" w:cs="Poppins"/>
                <w:b/>
                <w:bCs/>
                <w:sz w:val="20"/>
              </w:rPr>
              <w:t xml:space="preserve"> m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3D55CB" w14:paraId="65028409" w14:textId="77777777" w:rsidTr="00844912">
        <w:tc>
          <w:tcPr>
            <w:tcW w:w="1271" w:type="dxa"/>
            <w:hideMark/>
          </w:tcPr>
          <w:p w14:paraId="4DE45E97" w14:textId="77777777" w:rsidR="003D55CB" w:rsidRPr="00844912" w:rsidRDefault="003D55CB" w:rsidP="0054011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01241500</w:t>
            </w:r>
          </w:p>
        </w:tc>
        <w:tc>
          <w:tcPr>
            <w:tcW w:w="2126" w:type="dxa"/>
            <w:hideMark/>
          </w:tcPr>
          <w:p w14:paraId="4D0DA198" w14:textId="77777777" w:rsidR="003D55CB" w:rsidRPr="00844912" w:rsidRDefault="003D55CB" w:rsidP="003D55C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Collare fermatubo fonoisolante in acciaio zincato </w:t>
            </w:r>
          </w:p>
          <w:p w14:paraId="1EFD1CC9" w14:textId="77777777" w:rsidR="003D55CB" w:rsidRPr="00844912" w:rsidRDefault="003D55CB" w:rsidP="003D55C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15-19 mm</w:t>
            </w:r>
          </w:p>
        </w:tc>
        <w:tc>
          <w:tcPr>
            <w:tcW w:w="6232" w:type="dxa"/>
          </w:tcPr>
          <w:p w14:paraId="6F461951" w14:textId="77777777" w:rsidR="003D55CB" w:rsidRPr="00844912" w:rsidRDefault="003D55CB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Collare fermatubo fonoisolante in acciaio zincato.</w:t>
            </w:r>
          </w:p>
          <w:p w14:paraId="6F463182" w14:textId="3EA22FFB" w:rsidR="003D55CB" w:rsidRPr="00844912" w:rsidRDefault="003D55CB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Lamiera 20 x 1,5 mm, dado attacco M8/10</w:t>
            </w:r>
            <w:r w:rsidR="00171D8F">
              <w:rPr>
                <w:rFonts w:ascii="Poppins" w:hAnsi="Poppins" w:cs="Poppins"/>
                <w:sz w:val="20"/>
              </w:rPr>
              <w:t>.</w:t>
            </w:r>
          </w:p>
          <w:p w14:paraId="72E63671" w14:textId="77777777" w:rsidR="003D55CB" w:rsidRPr="00844912" w:rsidRDefault="003D55CB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4C394C0" w14:textId="257534C7" w:rsidR="003D55CB" w:rsidRPr="00844912" w:rsidRDefault="003D55CB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Misura: 15</w:t>
            </w:r>
            <w:r w:rsidR="00EF4A4C">
              <w:rPr>
                <w:rFonts w:ascii="Poppins" w:hAnsi="Poppins" w:cs="Poppins"/>
                <w:sz w:val="20"/>
              </w:rPr>
              <w:t>-</w:t>
            </w:r>
            <w:r w:rsidRPr="00844912">
              <w:rPr>
                <w:rFonts w:ascii="Poppins" w:hAnsi="Poppins" w:cs="Poppins"/>
                <w:sz w:val="20"/>
              </w:rPr>
              <w:t>19 mm; 3/8”</w:t>
            </w:r>
          </w:p>
          <w:p w14:paraId="5E2E3B6D" w14:textId="77777777" w:rsidR="003D55CB" w:rsidRPr="00844912" w:rsidRDefault="003D55CB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EAAAED9" w14:textId="06B031A3" w:rsidR="003D55CB" w:rsidRPr="00844912" w:rsidRDefault="003D55CB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F4A4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Collare fermatubo fonoisolante in acciaio zincato 15-19 mm o equivalente.</w:t>
            </w:r>
          </w:p>
        </w:tc>
      </w:tr>
      <w:tr w:rsidR="003D55CB" w14:paraId="796A5A04" w14:textId="77777777" w:rsidTr="00844912">
        <w:tc>
          <w:tcPr>
            <w:tcW w:w="1271" w:type="dxa"/>
            <w:hideMark/>
          </w:tcPr>
          <w:p w14:paraId="2C9038DE" w14:textId="77777777" w:rsidR="003D55CB" w:rsidRPr="00844912" w:rsidRDefault="003D55CB" w:rsidP="0054011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01241502</w:t>
            </w:r>
          </w:p>
        </w:tc>
        <w:tc>
          <w:tcPr>
            <w:tcW w:w="2126" w:type="dxa"/>
            <w:hideMark/>
          </w:tcPr>
          <w:p w14:paraId="33E27032" w14:textId="77777777" w:rsidR="003D55CB" w:rsidRPr="00844912" w:rsidRDefault="003D55CB" w:rsidP="003D55C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Collare fermatubo fonoisolante in acciaio zincato </w:t>
            </w:r>
          </w:p>
          <w:p w14:paraId="10F6F5F3" w14:textId="5EEFE513" w:rsidR="003D55CB" w:rsidRPr="00844912" w:rsidRDefault="003D55CB" w:rsidP="003D55C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</w:t>
            </w:r>
            <w:r w:rsidR="00A26862">
              <w:rPr>
                <w:rFonts w:ascii="Poppins" w:hAnsi="Poppins" w:cs="Poppins"/>
                <w:bCs/>
                <w:sz w:val="20"/>
              </w:rPr>
              <w:t>0</w:t>
            </w:r>
            <w:r w:rsidR="00EF4A4C">
              <w:rPr>
                <w:rFonts w:ascii="Poppins" w:hAnsi="Poppins" w:cs="Poppins"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Cs/>
                <w:sz w:val="20"/>
              </w:rPr>
              <w:t>2</w:t>
            </w:r>
            <w:r w:rsidR="00A26862">
              <w:rPr>
                <w:rFonts w:ascii="Poppins" w:hAnsi="Poppins" w:cs="Poppins"/>
                <w:bCs/>
                <w:sz w:val="20"/>
              </w:rPr>
              <w:t>4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 </w:t>
            </w:r>
          </w:p>
        </w:tc>
        <w:tc>
          <w:tcPr>
            <w:tcW w:w="6232" w:type="dxa"/>
          </w:tcPr>
          <w:p w14:paraId="6D461F33" w14:textId="77777777" w:rsidR="003D55CB" w:rsidRPr="00844912" w:rsidRDefault="003D55CB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Collare fermatubo fonoisolante in acciaio zincato.</w:t>
            </w:r>
          </w:p>
          <w:p w14:paraId="3627E303" w14:textId="348F14C3" w:rsidR="003D55CB" w:rsidRPr="00844912" w:rsidRDefault="003D55CB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Lamiera 20 x 1,5 mm, dado attacco M8/10</w:t>
            </w:r>
            <w:r w:rsidR="00171D8F">
              <w:rPr>
                <w:rFonts w:ascii="Poppins" w:hAnsi="Poppins" w:cs="Poppins"/>
                <w:sz w:val="20"/>
              </w:rPr>
              <w:t>.</w:t>
            </w:r>
          </w:p>
          <w:p w14:paraId="333CAAC1" w14:textId="77777777" w:rsidR="003D55CB" w:rsidRPr="00844912" w:rsidRDefault="003D55CB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96F7E96" w14:textId="464FFAB6" w:rsidR="003D55CB" w:rsidRPr="00844912" w:rsidRDefault="003D55CB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Misura: 2</w:t>
            </w:r>
            <w:r w:rsidR="00A26862">
              <w:rPr>
                <w:rFonts w:ascii="Poppins" w:hAnsi="Poppins" w:cs="Poppins"/>
                <w:sz w:val="20"/>
              </w:rPr>
              <w:t>0</w:t>
            </w:r>
            <w:r w:rsidR="00EF4A4C">
              <w:rPr>
                <w:rFonts w:ascii="Poppins" w:hAnsi="Poppins" w:cs="Poppins"/>
                <w:sz w:val="20"/>
              </w:rPr>
              <w:t>-</w:t>
            </w:r>
            <w:r w:rsidRPr="00844912">
              <w:rPr>
                <w:rFonts w:ascii="Poppins" w:hAnsi="Poppins" w:cs="Poppins"/>
                <w:sz w:val="20"/>
              </w:rPr>
              <w:t>2</w:t>
            </w:r>
            <w:r w:rsidR="00A26862">
              <w:rPr>
                <w:rFonts w:ascii="Poppins" w:hAnsi="Poppins" w:cs="Poppins"/>
                <w:sz w:val="20"/>
              </w:rPr>
              <w:t>4</w:t>
            </w:r>
            <w:r w:rsidRPr="00844912">
              <w:rPr>
                <w:rFonts w:ascii="Poppins" w:hAnsi="Poppins" w:cs="Poppins"/>
                <w:sz w:val="20"/>
              </w:rPr>
              <w:t xml:space="preserve"> mm; 1/2”</w:t>
            </w:r>
          </w:p>
          <w:p w14:paraId="05581D7B" w14:textId="77777777" w:rsidR="003D55CB" w:rsidRPr="00844912" w:rsidRDefault="003D55CB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06FBB1F" w14:textId="1B5B70DA" w:rsidR="003D55CB" w:rsidRPr="00844912" w:rsidRDefault="003D55CB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F4A4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Collare fermatubo fonoisolante in acciaio zincato 2</w:t>
            </w:r>
            <w:r w:rsidR="00A26862">
              <w:rPr>
                <w:rFonts w:ascii="Poppins" w:hAnsi="Poppins" w:cs="Poppins"/>
                <w:b/>
                <w:bCs/>
                <w:sz w:val="20"/>
              </w:rPr>
              <w:t>0</w:t>
            </w:r>
            <w:r w:rsidR="00EF4A4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2</w:t>
            </w:r>
            <w:r w:rsidR="00A26862">
              <w:rPr>
                <w:rFonts w:ascii="Poppins" w:hAnsi="Poppins" w:cs="Poppins"/>
                <w:b/>
                <w:bCs/>
                <w:sz w:val="20"/>
              </w:rPr>
              <w:t>4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mm o equivalente.</w:t>
            </w:r>
          </w:p>
        </w:tc>
      </w:tr>
      <w:tr w:rsidR="003D55CB" w14:paraId="431FDBDF" w14:textId="77777777" w:rsidTr="00844912">
        <w:tc>
          <w:tcPr>
            <w:tcW w:w="1271" w:type="dxa"/>
            <w:hideMark/>
          </w:tcPr>
          <w:p w14:paraId="000C4FC8" w14:textId="77777777" w:rsidR="003D55CB" w:rsidRPr="00844912" w:rsidRDefault="003D55CB" w:rsidP="0054011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01241504</w:t>
            </w:r>
          </w:p>
        </w:tc>
        <w:tc>
          <w:tcPr>
            <w:tcW w:w="2126" w:type="dxa"/>
            <w:hideMark/>
          </w:tcPr>
          <w:p w14:paraId="735D56BD" w14:textId="77777777" w:rsidR="003D55CB" w:rsidRPr="00844912" w:rsidRDefault="003D55CB" w:rsidP="003D55C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Collare fermatubo fonoisolante in acciaio zincato </w:t>
            </w:r>
          </w:p>
          <w:p w14:paraId="5ED57B82" w14:textId="47C7F7D7" w:rsidR="003D55CB" w:rsidRPr="00844912" w:rsidRDefault="003D55CB" w:rsidP="003D55C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</w:t>
            </w:r>
            <w:r w:rsidR="00A26862">
              <w:rPr>
                <w:rFonts w:ascii="Poppins" w:hAnsi="Poppins" w:cs="Poppins"/>
                <w:bCs/>
                <w:sz w:val="20"/>
              </w:rPr>
              <w:t>3</w:t>
            </w:r>
            <w:r w:rsidR="00EF4A4C">
              <w:rPr>
                <w:rFonts w:ascii="Poppins" w:hAnsi="Poppins" w:cs="Poppins"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Cs/>
                <w:sz w:val="20"/>
              </w:rPr>
              <w:t>28 mm</w:t>
            </w:r>
          </w:p>
        </w:tc>
        <w:tc>
          <w:tcPr>
            <w:tcW w:w="6232" w:type="dxa"/>
          </w:tcPr>
          <w:p w14:paraId="3EF0129A" w14:textId="77777777" w:rsidR="003D55CB" w:rsidRPr="00844912" w:rsidRDefault="003D55CB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Collare fermatubo fonoisolante in acciaio zincato.</w:t>
            </w:r>
          </w:p>
          <w:p w14:paraId="1B0678C3" w14:textId="4E5A9CE6" w:rsidR="003D55CB" w:rsidRPr="00844912" w:rsidRDefault="003D55CB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Lamiera 20 x 1,5 mm, dado attacco M8/10</w:t>
            </w:r>
            <w:r w:rsidR="00171D8F">
              <w:rPr>
                <w:rFonts w:ascii="Poppins" w:hAnsi="Poppins" w:cs="Poppins"/>
                <w:sz w:val="20"/>
              </w:rPr>
              <w:t>.</w:t>
            </w:r>
          </w:p>
          <w:p w14:paraId="62538A02" w14:textId="77777777" w:rsidR="003D55CB" w:rsidRPr="00844912" w:rsidRDefault="003D55CB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9E25F45" w14:textId="70B47A1E" w:rsidR="003D55CB" w:rsidRPr="00844912" w:rsidRDefault="003D55CB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Misura: 2</w:t>
            </w:r>
            <w:r w:rsidR="00A26862">
              <w:rPr>
                <w:rFonts w:ascii="Poppins" w:hAnsi="Poppins" w:cs="Poppins"/>
                <w:sz w:val="20"/>
              </w:rPr>
              <w:t>3</w:t>
            </w:r>
            <w:r w:rsidR="00EF4A4C">
              <w:rPr>
                <w:rFonts w:ascii="Poppins" w:hAnsi="Poppins" w:cs="Poppins"/>
                <w:sz w:val="20"/>
              </w:rPr>
              <w:t>-</w:t>
            </w:r>
            <w:r w:rsidRPr="00844912">
              <w:rPr>
                <w:rFonts w:ascii="Poppins" w:hAnsi="Poppins" w:cs="Poppins"/>
                <w:sz w:val="20"/>
              </w:rPr>
              <w:t>28 mm; 3/4”</w:t>
            </w:r>
          </w:p>
          <w:p w14:paraId="3C6DAD2A" w14:textId="77777777" w:rsidR="003D55CB" w:rsidRPr="00844912" w:rsidRDefault="003D55CB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698E897" w14:textId="4B7E9F05" w:rsidR="003D55CB" w:rsidRPr="00844912" w:rsidRDefault="003D55CB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F4A4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Collare fermatubo fonoisolante in acciaio zincato 2</w:t>
            </w:r>
            <w:r w:rsidR="00A26862">
              <w:rPr>
                <w:rFonts w:ascii="Poppins" w:hAnsi="Poppins" w:cs="Poppins"/>
                <w:b/>
                <w:bCs/>
                <w:sz w:val="20"/>
              </w:rPr>
              <w:t>3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-28 mm o equivalente.</w:t>
            </w:r>
          </w:p>
        </w:tc>
      </w:tr>
      <w:tr w:rsidR="003D55CB" w14:paraId="558DEDE8" w14:textId="77777777" w:rsidTr="00844912">
        <w:tc>
          <w:tcPr>
            <w:tcW w:w="1271" w:type="dxa"/>
            <w:hideMark/>
          </w:tcPr>
          <w:p w14:paraId="3842CCE2" w14:textId="77777777" w:rsidR="003D55CB" w:rsidRPr="00844912" w:rsidRDefault="003D55CB" w:rsidP="0054011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01241506</w:t>
            </w:r>
          </w:p>
        </w:tc>
        <w:tc>
          <w:tcPr>
            <w:tcW w:w="2126" w:type="dxa"/>
            <w:hideMark/>
          </w:tcPr>
          <w:p w14:paraId="75BACFE4" w14:textId="77777777" w:rsidR="003D55CB" w:rsidRPr="00844912" w:rsidRDefault="003D55CB" w:rsidP="003D55C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Collare fermatubo fonoisolante in acciaio zincato </w:t>
            </w:r>
          </w:p>
          <w:p w14:paraId="1AC65D35" w14:textId="55DF931C" w:rsidR="003D55CB" w:rsidRPr="00844912" w:rsidRDefault="003D55CB" w:rsidP="003D55C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3</w:t>
            </w:r>
            <w:r w:rsidR="00A26862">
              <w:rPr>
                <w:rFonts w:ascii="Poppins" w:hAnsi="Poppins" w:cs="Poppins"/>
                <w:bCs/>
                <w:sz w:val="20"/>
              </w:rPr>
              <w:t>1</w:t>
            </w:r>
            <w:r w:rsidR="00EF4A4C">
              <w:rPr>
                <w:rFonts w:ascii="Poppins" w:hAnsi="Poppins" w:cs="Poppins"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Cs/>
                <w:sz w:val="20"/>
              </w:rPr>
              <w:t>3</w:t>
            </w:r>
            <w:r w:rsidR="00A26862">
              <w:rPr>
                <w:rFonts w:ascii="Poppins" w:hAnsi="Poppins" w:cs="Poppins"/>
                <w:bCs/>
                <w:sz w:val="20"/>
              </w:rPr>
              <w:t>6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</w:t>
            </w:r>
          </w:p>
        </w:tc>
        <w:tc>
          <w:tcPr>
            <w:tcW w:w="6232" w:type="dxa"/>
          </w:tcPr>
          <w:p w14:paraId="46F28C00" w14:textId="77777777" w:rsidR="003D55CB" w:rsidRPr="00844912" w:rsidRDefault="003D55CB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Collare fermatubo fonoisolante in acciaio zincato.</w:t>
            </w:r>
          </w:p>
          <w:p w14:paraId="61F1BC5B" w14:textId="52E4A1F5" w:rsidR="003D55CB" w:rsidRPr="00844912" w:rsidRDefault="003D55CB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Lamiera 20 x 1,5 mm, dado attacco M8/10</w:t>
            </w:r>
            <w:r w:rsidR="00171D8F">
              <w:rPr>
                <w:rFonts w:ascii="Poppins" w:hAnsi="Poppins" w:cs="Poppins"/>
                <w:sz w:val="20"/>
              </w:rPr>
              <w:t>.</w:t>
            </w:r>
          </w:p>
          <w:p w14:paraId="11D3DF87" w14:textId="77777777" w:rsidR="003D55CB" w:rsidRPr="00844912" w:rsidRDefault="003D55CB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8330A2D" w14:textId="20ECEDB4" w:rsidR="003D55CB" w:rsidRPr="00844912" w:rsidRDefault="003D55CB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Misura: 3</w:t>
            </w:r>
            <w:r w:rsidR="00A26862">
              <w:rPr>
                <w:rFonts w:ascii="Poppins" w:hAnsi="Poppins" w:cs="Poppins"/>
                <w:sz w:val="20"/>
              </w:rPr>
              <w:t>1</w:t>
            </w:r>
            <w:r w:rsidR="00EF4A4C">
              <w:rPr>
                <w:rFonts w:ascii="Poppins" w:hAnsi="Poppins" w:cs="Poppins"/>
                <w:sz w:val="20"/>
              </w:rPr>
              <w:t>-</w:t>
            </w:r>
            <w:r w:rsidRPr="00844912">
              <w:rPr>
                <w:rFonts w:ascii="Poppins" w:hAnsi="Poppins" w:cs="Poppins"/>
                <w:sz w:val="20"/>
              </w:rPr>
              <w:t>3</w:t>
            </w:r>
            <w:r w:rsidR="00A26862">
              <w:rPr>
                <w:rFonts w:ascii="Poppins" w:hAnsi="Poppins" w:cs="Poppins"/>
                <w:sz w:val="20"/>
              </w:rPr>
              <w:t>6</w:t>
            </w:r>
            <w:r w:rsidRPr="00844912">
              <w:rPr>
                <w:rFonts w:ascii="Poppins" w:hAnsi="Poppins" w:cs="Poppins"/>
                <w:sz w:val="20"/>
              </w:rPr>
              <w:t xml:space="preserve"> mm; 1”</w:t>
            </w:r>
          </w:p>
          <w:p w14:paraId="291A0271" w14:textId="77777777" w:rsidR="003D55CB" w:rsidRPr="00844912" w:rsidRDefault="003D55CB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5DC7553" w14:textId="7793FF7C" w:rsidR="003D55CB" w:rsidRPr="00844912" w:rsidRDefault="003D55CB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F4A4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Collare fermatubo fonoisolante in acciaio zincato 3</w:t>
            </w:r>
            <w:r w:rsidR="00A26862">
              <w:rPr>
                <w:rFonts w:ascii="Poppins" w:hAnsi="Poppins" w:cs="Poppins"/>
                <w:b/>
                <w:bCs/>
                <w:sz w:val="20"/>
              </w:rPr>
              <w:t>1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-3</w:t>
            </w:r>
            <w:r w:rsidR="00A26862">
              <w:rPr>
                <w:rFonts w:ascii="Poppins" w:hAnsi="Poppins" w:cs="Poppins"/>
                <w:b/>
                <w:bCs/>
                <w:sz w:val="20"/>
              </w:rPr>
              <w:t>6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mm o equivalente.</w:t>
            </w:r>
          </w:p>
        </w:tc>
      </w:tr>
      <w:tr w:rsidR="000C2346" w14:paraId="0008E051" w14:textId="77777777" w:rsidTr="00844912">
        <w:trPr>
          <w:trHeight w:val="699"/>
        </w:trPr>
        <w:tc>
          <w:tcPr>
            <w:tcW w:w="1271" w:type="dxa"/>
            <w:hideMark/>
          </w:tcPr>
          <w:p w14:paraId="5890FA64" w14:textId="77777777" w:rsidR="000C2346" w:rsidRPr="00844912" w:rsidRDefault="000C2346" w:rsidP="0054011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01241520</w:t>
            </w:r>
          </w:p>
        </w:tc>
        <w:tc>
          <w:tcPr>
            <w:tcW w:w="2126" w:type="dxa"/>
            <w:hideMark/>
          </w:tcPr>
          <w:p w14:paraId="4CE2BDF9" w14:textId="77777777" w:rsidR="000C2346" w:rsidRPr="00844912" w:rsidRDefault="000C2346" w:rsidP="000C2346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Vite di congiunzione con tassello</w:t>
            </w:r>
          </w:p>
          <w:p w14:paraId="319EC5A9" w14:textId="5C69174B" w:rsidR="000C2346" w:rsidRPr="00844912" w:rsidRDefault="000C2346" w:rsidP="000C2346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Ø8x90</w:t>
            </w:r>
          </w:p>
        </w:tc>
        <w:tc>
          <w:tcPr>
            <w:tcW w:w="6232" w:type="dxa"/>
          </w:tcPr>
          <w:p w14:paraId="3311B3D2" w14:textId="77777777" w:rsidR="000C2346" w:rsidRPr="00844912" w:rsidRDefault="000C2346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Vite di congiunzione con tassello.</w:t>
            </w:r>
          </w:p>
          <w:p w14:paraId="492C4772" w14:textId="77777777" w:rsidR="000C2346" w:rsidRPr="00844912" w:rsidRDefault="000C2346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2BDB72E" w14:textId="3D007BA0" w:rsidR="000C2346" w:rsidRPr="00844912" w:rsidRDefault="000C2346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Misura vite: Ø8x90</w:t>
            </w:r>
          </w:p>
          <w:p w14:paraId="03294697" w14:textId="15BF26BB" w:rsidR="000C2346" w:rsidRPr="00844912" w:rsidRDefault="000C2346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Misura tassello: Ø10x60</w:t>
            </w:r>
          </w:p>
          <w:p w14:paraId="6185D164" w14:textId="77777777" w:rsidR="000C2346" w:rsidRPr="00844912" w:rsidRDefault="000C2346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5BECE8E" w14:textId="0C940777" w:rsidR="000C2346" w:rsidRPr="00844912" w:rsidRDefault="000C2346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F4A4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Vite di congiunzione con tassello</w:t>
            </w:r>
          </w:p>
          <w:p w14:paraId="64071DA3" w14:textId="53E3AAF1" w:rsidR="000C2346" w:rsidRPr="00844912" w:rsidRDefault="000C2346" w:rsidP="001A4AB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Ø8x90 o equivalente.</w:t>
            </w:r>
          </w:p>
        </w:tc>
      </w:tr>
    </w:tbl>
    <w:p w14:paraId="651399FA" w14:textId="77777777" w:rsidR="00844912" w:rsidRPr="00A06A5E" w:rsidRDefault="00844912" w:rsidP="00844912"/>
    <w:sectPr w:rsidR="00844912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6E20C" w14:textId="77777777" w:rsidR="00ED7BD5" w:rsidRDefault="00ED7BD5">
      <w:r>
        <w:separator/>
      </w:r>
    </w:p>
  </w:endnote>
  <w:endnote w:type="continuationSeparator" w:id="0">
    <w:p w14:paraId="4ACEDBE8" w14:textId="77777777" w:rsidR="00ED7BD5" w:rsidRDefault="00ED7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8C2F88" w14:paraId="04B7A743" w14:textId="77777777" w:rsidTr="00F510E8">
      <w:tc>
        <w:tcPr>
          <w:tcW w:w="4792" w:type="dxa"/>
        </w:tcPr>
        <w:p w14:paraId="7D56B414" w14:textId="37731FFD" w:rsidR="008C2F88" w:rsidRPr="00C86331" w:rsidRDefault="008C2F88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411A41">
            <w:rPr>
              <w:rFonts w:ascii="Poppins" w:hAnsi="Poppins" w:cs="Poppins"/>
              <w:iCs/>
              <w:noProof/>
              <w:sz w:val="16"/>
            </w:rPr>
            <w:t>Tubo</w:t>
          </w:r>
          <w:r w:rsidR="002A24F2">
            <w:rPr>
              <w:rFonts w:ascii="Poppins" w:hAnsi="Poppins" w:cs="Poppins"/>
              <w:iCs/>
              <w:noProof/>
              <w:sz w:val="16"/>
            </w:rPr>
            <w:t xml:space="preserve"> Gerpex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5471" w:type="dxa"/>
        </w:tcPr>
        <w:p w14:paraId="02474F3E" w14:textId="10C1F60D" w:rsidR="008C2F88" w:rsidRPr="00EC29FF" w:rsidRDefault="008C2F88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3F292E">
            <w:rPr>
              <w:rFonts w:ascii="Poppins" w:hAnsi="Poppins" w:cs="Poppins"/>
              <w:noProof/>
              <w:sz w:val="14"/>
              <w:szCs w:val="14"/>
            </w:rPr>
            <w:t>12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14986F7D" w14:textId="77777777" w:rsidR="008C2F88" w:rsidRPr="005C61B9" w:rsidRDefault="008C2F88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2AD77A0C" wp14:editId="2771EDC9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B20F6" w14:textId="77777777" w:rsidR="00ED7BD5" w:rsidRDefault="00ED7BD5">
      <w:r>
        <w:separator/>
      </w:r>
    </w:p>
  </w:footnote>
  <w:footnote w:type="continuationSeparator" w:id="0">
    <w:p w14:paraId="0502A072" w14:textId="77777777" w:rsidR="00ED7BD5" w:rsidRDefault="00ED7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A018E" w14:textId="77777777" w:rsidR="008C2F88" w:rsidRDefault="008C2F88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7CF897C8" wp14:editId="67E3D7B7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733A5596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  <w:p w14:paraId="1FF253C1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A448B"/>
    <w:multiLevelType w:val="hybridMultilevel"/>
    <w:tmpl w:val="93081886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9D6F38"/>
    <w:multiLevelType w:val="hybridMultilevel"/>
    <w:tmpl w:val="CECA959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14437281">
    <w:abstractNumId w:val="13"/>
  </w:num>
  <w:num w:numId="2" w16cid:durableId="1935550686">
    <w:abstractNumId w:val="12"/>
  </w:num>
  <w:num w:numId="3" w16cid:durableId="1648704682">
    <w:abstractNumId w:val="5"/>
  </w:num>
  <w:num w:numId="4" w16cid:durableId="516161636">
    <w:abstractNumId w:val="4"/>
  </w:num>
  <w:num w:numId="5" w16cid:durableId="323318322">
    <w:abstractNumId w:val="10"/>
  </w:num>
  <w:num w:numId="6" w16cid:durableId="1762068663">
    <w:abstractNumId w:val="9"/>
  </w:num>
  <w:num w:numId="7" w16cid:durableId="982589274">
    <w:abstractNumId w:val="7"/>
  </w:num>
  <w:num w:numId="8" w16cid:durableId="359475782">
    <w:abstractNumId w:val="9"/>
  </w:num>
  <w:num w:numId="9" w16cid:durableId="1935816104">
    <w:abstractNumId w:val="0"/>
  </w:num>
  <w:num w:numId="10" w16cid:durableId="1673219842">
    <w:abstractNumId w:val="9"/>
  </w:num>
  <w:num w:numId="11" w16cid:durableId="937524934">
    <w:abstractNumId w:val="15"/>
  </w:num>
  <w:num w:numId="12" w16cid:durableId="272985096">
    <w:abstractNumId w:val="18"/>
  </w:num>
  <w:num w:numId="13" w16cid:durableId="621040654">
    <w:abstractNumId w:val="14"/>
  </w:num>
  <w:num w:numId="14" w16cid:durableId="554858760">
    <w:abstractNumId w:val="8"/>
  </w:num>
  <w:num w:numId="15" w16cid:durableId="1194150825">
    <w:abstractNumId w:val="16"/>
  </w:num>
  <w:num w:numId="16" w16cid:durableId="2001348075">
    <w:abstractNumId w:val="19"/>
  </w:num>
  <w:num w:numId="17" w16cid:durableId="296691571">
    <w:abstractNumId w:val="20"/>
  </w:num>
  <w:num w:numId="18" w16cid:durableId="1644429566">
    <w:abstractNumId w:val="17"/>
  </w:num>
  <w:num w:numId="19" w16cid:durableId="1701316275">
    <w:abstractNumId w:val="1"/>
  </w:num>
  <w:num w:numId="20" w16cid:durableId="1383485700">
    <w:abstractNumId w:val="2"/>
  </w:num>
  <w:num w:numId="21" w16cid:durableId="891383755">
    <w:abstractNumId w:val="11"/>
  </w:num>
  <w:num w:numId="22" w16cid:durableId="1862888116">
    <w:abstractNumId w:val="14"/>
  </w:num>
  <w:num w:numId="23" w16cid:durableId="2102332213">
    <w:abstractNumId w:val="3"/>
  </w:num>
  <w:num w:numId="24" w16cid:durableId="896282737">
    <w:abstractNumId w:val="3"/>
  </w:num>
  <w:num w:numId="25" w16cid:durableId="1957812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05ABB"/>
    <w:rsid w:val="0006357A"/>
    <w:rsid w:val="000726B9"/>
    <w:rsid w:val="0009136B"/>
    <w:rsid w:val="000B6932"/>
    <w:rsid w:val="000C1D3B"/>
    <w:rsid w:val="000C2346"/>
    <w:rsid w:val="000C52FA"/>
    <w:rsid w:val="000D598D"/>
    <w:rsid w:val="000F7A52"/>
    <w:rsid w:val="00103A0D"/>
    <w:rsid w:val="001441C6"/>
    <w:rsid w:val="001450AB"/>
    <w:rsid w:val="001620E3"/>
    <w:rsid w:val="00163808"/>
    <w:rsid w:val="00171D8F"/>
    <w:rsid w:val="00171DAE"/>
    <w:rsid w:val="0019064A"/>
    <w:rsid w:val="0019128E"/>
    <w:rsid w:val="00195A49"/>
    <w:rsid w:val="001A4ABF"/>
    <w:rsid w:val="001B1591"/>
    <w:rsid w:val="001B1A94"/>
    <w:rsid w:val="001C6FFE"/>
    <w:rsid w:val="001D365F"/>
    <w:rsid w:val="001D3E1E"/>
    <w:rsid w:val="001E2CC3"/>
    <w:rsid w:val="001F17CE"/>
    <w:rsid w:val="001F782F"/>
    <w:rsid w:val="00202E21"/>
    <w:rsid w:val="002161C0"/>
    <w:rsid w:val="0023000E"/>
    <w:rsid w:val="002346C2"/>
    <w:rsid w:val="00252B6A"/>
    <w:rsid w:val="0025303C"/>
    <w:rsid w:val="00264BCF"/>
    <w:rsid w:val="0028448D"/>
    <w:rsid w:val="002862D2"/>
    <w:rsid w:val="0029277E"/>
    <w:rsid w:val="002A24F2"/>
    <w:rsid w:val="002A6E11"/>
    <w:rsid w:val="002B5D63"/>
    <w:rsid w:val="002C19F6"/>
    <w:rsid w:val="002F5370"/>
    <w:rsid w:val="002F7EEA"/>
    <w:rsid w:val="0030385A"/>
    <w:rsid w:val="00304518"/>
    <w:rsid w:val="00312050"/>
    <w:rsid w:val="003333BC"/>
    <w:rsid w:val="00344430"/>
    <w:rsid w:val="003524C7"/>
    <w:rsid w:val="003559CF"/>
    <w:rsid w:val="00357812"/>
    <w:rsid w:val="00365710"/>
    <w:rsid w:val="0036798A"/>
    <w:rsid w:val="00372ECE"/>
    <w:rsid w:val="00377C89"/>
    <w:rsid w:val="003A7CA9"/>
    <w:rsid w:val="003D063F"/>
    <w:rsid w:val="003D55CB"/>
    <w:rsid w:val="003E3BD7"/>
    <w:rsid w:val="003F292E"/>
    <w:rsid w:val="004014BC"/>
    <w:rsid w:val="00411A41"/>
    <w:rsid w:val="004130A2"/>
    <w:rsid w:val="00417AF4"/>
    <w:rsid w:val="004272FC"/>
    <w:rsid w:val="00433C12"/>
    <w:rsid w:val="0044592F"/>
    <w:rsid w:val="00447EFC"/>
    <w:rsid w:val="004706FD"/>
    <w:rsid w:val="00474537"/>
    <w:rsid w:val="00481819"/>
    <w:rsid w:val="0048382E"/>
    <w:rsid w:val="004D6D47"/>
    <w:rsid w:val="004E0D75"/>
    <w:rsid w:val="004F1A26"/>
    <w:rsid w:val="004F2AF2"/>
    <w:rsid w:val="00512AF1"/>
    <w:rsid w:val="005235FA"/>
    <w:rsid w:val="00525BAE"/>
    <w:rsid w:val="00530F9B"/>
    <w:rsid w:val="005315F1"/>
    <w:rsid w:val="00536743"/>
    <w:rsid w:val="0054011E"/>
    <w:rsid w:val="00562E55"/>
    <w:rsid w:val="00584984"/>
    <w:rsid w:val="005877A6"/>
    <w:rsid w:val="00590465"/>
    <w:rsid w:val="005A24B5"/>
    <w:rsid w:val="005C61B9"/>
    <w:rsid w:val="005E1169"/>
    <w:rsid w:val="006008B6"/>
    <w:rsid w:val="006015C2"/>
    <w:rsid w:val="006040F5"/>
    <w:rsid w:val="00605AB6"/>
    <w:rsid w:val="00610639"/>
    <w:rsid w:val="00617766"/>
    <w:rsid w:val="00620C00"/>
    <w:rsid w:val="00654C89"/>
    <w:rsid w:val="00665813"/>
    <w:rsid w:val="00683389"/>
    <w:rsid w:val="006B218C"/>
    <w:rsid w:val="006B29B1"/>
    <w:rsid w:val="006C14CB"/>
    <w:rsid w:val="006C25BD"/>
    <w:rsid w:val="006D044B"/>
    <w:rsid w:val="006D24B6"/>
    <w:rsid w:val="006D4FDF"/>
    <w:rsid w:val="006E2475"/>
    <w:rsid w:val="006E5C4B"/>
    <w:rsid w:val="006F1812"/>
    <w:rsid w:val="006F6AB3"/>
    <w:rsid w:val="00710BB8"/>
    <w:rsid w:val="00727388"/>
    <w:rsid w:val="0073789C"/>
    <w:rsid w:val="00741AB7"/>
    <w:rsid w:val="00745AB1"/>
    <w:rsid w:val="0074712F"/>
    <w:rsid w:val="00747A89"/>
    <w:rsid w:val="00757343"/>
    <w:rsid w:val="00757AC7"/>
    <w:rsid w:val="0076651B"/>
    <w:rsid w:val="0077170A"/>
    <w:rsid w:val="007753FD"/>
    <w:rsid w:val="00775CF3"/>
    <w:rsid w:val="00780D81"/>
    <w:rsid w:val="00782096"/>
    <w:rsid w:val="007A6D9A"/>
    <w:rsid w:val="007B25A8"/>
    <w:rsid w:val="007B5BA3"/>
    <w:rsid w:val="007C588B"/>
    <w:rsid w:val="007C7989"/>
    <w:rsid w:val="007D5EC7"/>
    <w:rsid w:val="007E6E02"/>
    <w:rsid w:val="007E7665"/>
    <w:rsid w:val="007F176E"/>
    <w:rsid w:val="007F4841"/>
    <w:rsid w:val="008014DD"/>
    <w:rsid w:val="0080323F"/>
    <w:rsid w:val="00807803"/>
    <w:rsid w:val="00830828"/>
    <w:rsid w:val="00844912"/>
    <w:rsid w:val="00844BBC"/>
    <w:rsid w:val="008574C8"/>
    <w:rsid w:val="00867692"/>
    <w:rsid w:val="008804CB"/>
    <w:rsid w:val="008859C6"/>
    <w:rsid w:val="008A2C0A"/>
    <w:rsid w:val="008A5F06"/>
    <w:rsid w:val="008B5587"/>
    <w:rsid w:val="008C2F88"/>
    <w:rsid w:val="008C4EBD"/>
    <w:rsid w:val="008C59E2"/>
    <w:rsid w:val="008D4AFD"/>
    <w:rsid w:val="008E3D80"/>
    <w:rsid w:val="008E7D7E"/>
    <w:rsid w:val="008F2289"/>
    <w:rsid w:val="008F293A"/>
    <w:rsid w:val="008F295B"/>
    <w:rsid w:val="00904071"/>
    <w:rsid w:val="009059BB"/>
    <w:rsid w:val="00923354"/>
    <w:rsid w:val="00931A8A"/>
    <w:rsid w:val="0094047C"/>
    <w:rsid w:val="00942B09"/>
    <w:rsid w:val="00964716"/>
    <w:rsid w:val="00985D5F"/>
    <w:rsid w:val="00992282"/>
    <w:rsid w:val="0099452E"/>
    <w:rsid w:val="009A219D"/>
    <w:rsid w:val="009A7CBF"/>
    <w:rsid w:val="009B269D"/>
    <w:rsid w:val="009B37F1"/>
    <w:rsid w:val="009C0751"/>
    <w:rsid w:val="009C1166"/>
    <w:rsid w:val="009D3135"/>
    <w:rsid w:val="009D51C1"/>
    <w:rsid w:val="009D54F1"/>
    <w:rsid w:val="009D6327"/>
    <w:rsid w:val="009E07DC"/>
    <w:rsid w:val="009E250A"/>
    <w:rsid w:val="009E2742"/>
    <w:rsid w:val="00A04235"/>
    <w:rsid w:val="00A06A5E"/>
    <w:rsid w:val="00A10C27"/>
    <w:rsid w:val="00A216E2"/>
    <w:rsid w:val="00A26862"/>
    <w:rsid w:val="00A50DCA"/>
    <w:rsid w:val="00A62A77"/>
    <w:rsid w:val="00A62B3D"/>
    <w:rsid w:val="00A71AC7"/>
    <w:rsid w:val="00A743FF"/>
    <w:rsid w:val="00A821BB"/>
    <w:rsid w:val="00AC0741"/>
    <w:rsid w:val="00AC44D4"/>
    <w:rsid w:val="00AD05EC"/>
    <w:rsid w:val="00AD1706"/>
    <w:rsid w:val="00AD34CF"/>
    <w:rsid w:val="00AE4310"/>
    <w:rsid w:val="00B310A9"/>
    <w:rsid w:val="00B406A9"/>
    <w:rsid w:val="00B40BE4"/>
    <w:rsid w:val="00B66E62"/>
    <w:rsid w:val="00B7475F"/>
    <w:rsid w:val="00B93CD1"/>
    <w:rsid w:val="00BB0104"/>
    <w:rsid w:val="00BB2A5B"/>
    <w:rsid w:val="00BB2E5A"/>
    <w:rsid w:val="00BB5C8D"/>
    <w:rsid w:val="00BC1684"/>
    <w:rsid w:val="00BD14D8"/>
    <w:rsid w:val="00BF1E16"/>
    <w:rsid w:val="00C02E1C"/>
    <w:rsid w:val="00C055AD"/>
    <w:rsid w:val="00C13383"/>
    <w:rsid w:val="00C203AE"/>
    <w:rsid w:val="00C233C1"/>
    <w:rsid w:val="00C25698"/>
    <w:rsid w:val="00C27DFF"/>
    <w:rsid w:val="00C350F6"/>
    <w:rsid w:val="00C36C55"/>
    <w:rsid w:val="00C437EE"/>
    <w:rsid w:val="00C55FF9"/>
    <w:rsid w:val="00C86331"/>
    <w:rsid w:val="00C93402"/>
    <w:rsid w:val="00CA454E"/>
    <w:rsid w:val="00CB1475"/>
    <w:rsid w:val="00CC31A7"/>
    <w:rsid w:val="00CE7C2F"/>
    <w:rsid w:val="00CF683A"/>
    <w:rsid w:val="00D061A5"/>
    <w:rsid w:val="00D079CB"/>
    <w:rsid w:val="00D178ED"/>
    <w:rsid w:val="00D17F30"/>
    <w:rsid w:val="00D2119B"/>
    <w:rsid w:val="00D229AF"/>
    <w:rsid w:val="00D26FD9"/>
    <w:rsid w:val="00D440AE"/>
    <w:rsid w:val="00D463DE"/>
    <w:rsid w:val="00D62BDF"/>
    <w:rsid w:val="00D72974"/>
    <w:rsid w:val="00D733A7"/>
    <w:rsid w:val="00D832BB"/>
    <w:rsid w:val="00D902A4"/>
    <w:rsid w:val="00DA20FF"/>
    <w:rsid w:val="00DA3646"/>
    <w:rsid w:val="00DB5ECB"/>
    <w:rsid w:val="00DD2E16"/>
    <w:rsid w:val="00DD6B8F"/>
    <w:rsid w:val="00DD7A52"/>
    <w:rsid w:val="00DE5C0B"/>
    <w:rsid w:val="00DF6451"/>
    <w:rsid w:val="00E07577"/>
    <w:rsid w:val="00E17A38"/>
    <w:rsid w:val="00E2669C"/>
    <w:rsid w:val="00E36C49"/>
    <w:rsid w:val="00E42389"/>
    <w:rsid w:val="00E5632D"/>
    <w:rsid w:val="00E64025"/>
    <w:rsid w:val="00E67951"/>
    <w:rsid w:val="00E774DD"/>
    <w:rsid w:val="00E94BE3"/>
    <w:rsid w:val="00EA01C8"/>
    <w:rsid w:val="00EA03F2"/>
    <w:rsid w:val="00EB33B9"/>
    <w:rsid w:val="00EC29FF"/>
    <w:rsid w:val="00ED24CF"/>
    <w:rsid w:val="00ED7BD5"/>
    <w:rsid w:val="00EF4A4C"/>
    <w:rsid w:val="00EF73E5"/>
    <w:rsid w:val="00F1215F"/>
    <w:rsid w:val="00F12FCB"/>
    <w:rsid w:val="00F269EC"/>
    <w:rsid w:val="00F37707"/>
    <w:rsid w:val="00F46679"/>
    <w:rsid w:val="00F50021"/>
    <w:rsid w:val="00F50F65"/>
    <w:rsid w:val="00F510E8"/>
    <w:rsid w:val="00F53758"/>
    <w:rsid w:val="00F60A08"/>
    <w:rsid w:val="00FA3DDE"/>
    <w:rsid w:val="00FC0F49"/>
    <w:rsid w:val="00FD255D"/>
    <w:rsid w:val="00FD4D5D"/>
    <w:rsid w:val="00FD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5F951D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e"/>
    <w:rsid w:val="00844912"/>
    <w:pPr>
      <w:spacing w:before="100" w:beforeAutospacing="1" w:after="100" w:afterAutospacing="1"/>
    </w:pPr>
    <w:rPr>
      <w:rFonts w:ascii="Times New Roman" w:hAnsi="Times New Roman"/>
      <w:szCs w:val="24"/>
      <w:lang w:eastAsia="zh-CN"/>
    </w:rPr>
  </w:style>
  <w:style w:type="character" w:customStyle="1" w:styleId="PidipaginaCarattere">
    <w:name w:val="Piè di pagina Carattere"/>
    <w:basedOn w:val="Carpredefinitoparagrafo"/>
    <w:link w:val="Pidipagina"/>
    <w:rsid w:val="00844912"/>
    <w:rPr>
      <w:rFonts w:ascii="CG Omega" w:hAnsi="CG Omega"/>
      <w:sz w:val="24"/>
      <w:lang w:eastAsia="it-IT"/>
    </w:rPr>
  </w:style>
  <w:style w:type="character" w:customStyle="1" w:styleId="WW-CollegamentoInternet">
    <w:name w:val="WW-Collegamento Internet"/>
    <w:rsid w:val="008449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7505D-E6D4-4748-BB78-E19754570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4</TotalTime>
  <Pages>12</Pages>
  <Words>2881</Words>
  <Characters>16425</Characters>
  <Application>Microsoft Office Word</Application>
  <DocSecurity>0</DocSecurity>
  <Lines>136</Lines>
  <Paragraphs>38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19268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8</cp:revision>
  <cp:lastPrinted>2013-11-14T13:48:00Z</cp:lastPrinted>
  <dcterms:created xsi:type="dcterms:W3CDTF">2026-02-26T12:52:00Z</dcterms:created>
  <dcterms:modified xsi:type="dcterms:W3CDTF">2026-02-26T12:56:00Z</dcterms:modified>
</cp:coreProperties>
</file>